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58944DCB"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7A0BE9">
        <w:rPr>
          <w:b/>
          <w:i/>
          <w:noProof/>
          <w:sz w:val="28"/>
        </w:rPr>
        <w:t>21</w:t>
      </w:r>
      <w:r w:rsidR="00A87FC1">
        <w:rPr>
          <w:b/>
          <w:i/>
          <w:noProof/>
          <w:sz w:val="28"/>
        </w:rPr>
        <w:t>1</w:t>
      </w:r>
      <w:r w:rsidR="00260FD8">
        <w:rPr>
          <w:b/>
          <w:i/>
          <w:noProof/>
          <w:sz w:val="28"/>
        </w:rPr>
        <w:t>1</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3D1B7C54" w:rsidR="00C2307D" w:rsidRPr="00410371" w:rsidRDefault="00C2307D" w:rsidP="0010593F">
            <w:pPr>
              <w:pStyle w:val="CRCoverPage"/>
              <w:spacing w:after="0"/>
              <w:jc w:val="right"/>
              <w:rPr>
                <w:b/>
                <w:noProof/>
                <w:sz w:val="28"/>
              </w:rPr>
            </w:pPr>
            <w:r>
              <w:rPr>
                <w:b/>
                <w:noProof/>
                <w:sz w:val="28"/>
              </w:rPr>
              <w:t>36.1</w:t>
            </w:r>
            <w:r w:rsidR="00875C6B">
              <w:rPr>
                <w:b/>
                <w:noProof/>
                <w:sz w:val="28"/>
              </w:rPr>
              <w:t>0</w:t>
            </w:r>
            <w:r w:rsidR="00165428">
              <w:rPr>
                <w:b/>
                <w:noProof/>
                <w:sz w:val="28"/>
              </w:rPr>
              <w:t>4</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44D76AA8" w:rsidR="00C2307D" w:rsidRPr="00410371" w:rsidRDefault="007A0BE9" w:rsidP="0010593F">
            <w:pPr>
              <w:pStyle w:val="CRCoverPage"/>
              <w:spacing w:after="0"/>
              <w:rPr>
                <w:noProof/>
              </w:rPr>
            </w:pPr>
            <w:r>
              <w:rPr>
                <w:b/>
                <w:noProof/>
                <w:sz w:val="28"/>
              </w:rPr>
              <w:t>50</w:t>
            </w:r>
            <w:r w:rsidR="00C2307D">
              <w:rPr>
                <w:b/>
                <w:noProof/>
                <w:sz w:val="28"/>
              </w:rPr>
              <w:t>1</w:t>
            </w:r>
            <w:r w:rsidR="001D5211">
              <w:rPr>
                <w:b/>
                <w:noProof/>
                <w:sz w:val="28"/>
              </w:rPr>
              <w:t>7</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07E734ED" w:rsidR="00C2307D" w:rsidRPr="00410371" w:rsidRDefault="00C2307D" w:rsidP="0010593F">
            <w:pPr>
              <w:pStyle w:val="CRCoverPage"/>
              <w:spacing w:after="0"/>
              <w:jc w:val="center"/>
              <w:rPr>
                <w:noProof/>
                <w:sz w:val="28"/>
              </w:rPr>
            </w:pPr>
            <w:r>
              <w:rPr>
                <w:b/>
                <w:noProof/>
                <w:sz w:val="28"/>
              </w:rPr>
              <w:t>1</w:t>
            </w:r>
            <w:r w:rsidR="001D5211">
              <w:rPr>
                <w:b/>
                <w:noProof/>
                <w:sz w:val="28"/>
              </w:rPr>
              <w:t>6</w:t>
            </w:r>
            <w:r>
              <w:rPr>
                <w:b/>
                <w:noProof/>
                <w:sz w:val="28"/>
              </w:rPr>
              <w:t>.</w:t>
            </w:r>
            <w:r w:rsidR="00A828C2">
              <w:rPr>
                <w:b/>
                <w:noProof/>
                <w:sz w:val="28"/>
              </w:rPr>
              <w:t>1</w:t>
            </w:r>
            <w:r w:rsidR="001D5211">
              <w:rPr>
                <w:b/>
                <w:noProof/>
                <w:sz w:val="28"/>
              </w:rPr>
              <w:t>6</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5BAD4088"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875C6B">
              <w:rPr>
                <w:rFonts w:eastAsia="SimSun"/>
                <w:color w:val="000000"/>
                <w:lang w:val="en-US" w:eastAsia="zh-CN"/>
              </w:rPr>
              <w:t>Rel-1</w:t>
            </w:r>
            <w:r w:rsidR="001D5211">
              <w:rPr>
                <w:rFonts w:eastAsia="SimSun"/>
                <w:color w:val="000000"/>
                <w:lang w:val="en-US" w:eastAsia="zh-CN"/>
              </w:rPr>
              <w:t>6</w:t>
            </w:r>
            <w:r w:rsidR="00875C6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w:t>
            </w:r>
            <w:r w:rsidR="00875C6B">
              <w:rPr>
                <w:rFonts w:eastAsia="SimSun"/>
                <w:color w:val="000000"/>
                <w:lang w:val="en-US" w:eastAsia="zh-CN"/>
              </w:rPr>
              <w:t>04</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62692BB0" w:rsidR="00C2307D" w:rsidRDefault="00A828C2" w:rsidP="0010593F">
            <w:pPr>
              <w:pStyle w:val="CRCoverPage"/>
              <w:spacing w:after="0"/>
              <w:ind w:left="100"/>
              <w:rPr>
                <w:noProof/>
              </w:rPr>
            </w:pPr>
            <w:r>
              <w:rPr>
                <w:noProof/>
              </w:rPr>
              <w:t>LTE_V2X-</w:t>
            </w:r>
            <w:r w:rsidR="00165428">
              <w:rPr>
                <w:noProof/>
              </w:rPr>
              <w:t>Cor</w:t>
            </w:r>
            <w:r>
              <w:rPr>
                <w:noProof/>
              </w:rPr>
              <w:t>e</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6FF51147" w:rsidR="00C2307D" w:rsidRDefault="00C2307D" w:rsidP="0010593F">
            <w:pPr>
              <w:pStyle w:val="CRCoverPage"/>
              <w:spacing w:after="0"/>
              <w:ind w:left="100"/>
              <w:rPr>
                <w:noProof/>
              </w:rPr>
            </w:pPr>
            <w:r>
              <w:rPr>
                <w:noProof/>
              </w:rPr>
              <w:t>2025-11-</w:t>
            </w:r>
            <w:r w:rsidR="00A87FC1">
              <w:rPr>
                <w:noProof/>
              </w:rPr>
              <w:t>25</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67E76F86" w:rsidR="00C2307D" w:rsidRDefault="00020DE7" w:rsidP="0010593F">
            <w:pPr>
              <w:pStyle w:val="CRCoverPage"/>
              <w:spacing w:after="0"/>
              <w:ind w:left="100" w:right="-609"/>
              <w:rPr>
                <w:b/>
                <w:noProof/>
              </w:rPr>
            </w:pPr>
            <w:r>
              <w:rPr>
                <w:b/>
                <w:noProof/>
              </w:rPr>
              <w:t>A</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3A568AC5" w:rsidR="00C2307D" w:rsidRDefault="00C2307D" w:rsidP="0010593F">
            <w:pPr>
              <w:pStyle w:val="CRCoverPage"/>
              <w:spacing w:after="0"/>
              <w:ind w:left="100"/>
              <w:rPr>
                <w:noProof/>
              </w:rPr>
            </w:pPr>
            <w:r>
              <w:rPr>
                <w:noProof/>
              </w:rPr>
              <w:t>Rel-1</w:t>
            </w:r>
            <w:r w:rsidR="001D5211">
              <w:rPr>
                <w:noProof/>
              </w:rPr>
              <w:t>6</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73D4B3C7"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2C7B91">
              <w:rPr>
                <w:rFonts w:eastAsia="SimSun"/>
                <w:color w:val="000000"/>
                <w:lang w:val="en-US" w:eastAsia="zh-CN"/>
              </w:rPr>
              <w:t>with</w:t>
            </w:r>
            <w:r>
              <w:rPr>
                <w:rFonts w:eastAsia="SimSun"/>
                <w:color w:val="000000"/>
                <w:lang w:val="en-US" w:eastAsia="zh-CN"/>
              </w:rPr>
              <w:t xml:space="preserve"> requirement </w:t>
            </w:r>
            <w:r w:rsidR="002C7B91">
              <w:rPr>
                <w:rFonts w:eastAsia="SimSun"/>
                <w:color w:val="000000"/>
                <w:lang w:val="en-US" w:eastAsia="zh-CN"/>
              </w:rPr>
              <w:t>to defined</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73735CE1" w:rsidR="00C2307D" w:rsidRDefault="00A828C2" w:rsidP="0010593F">
            <w:pPr>
              <w:pStyle w:val="CRCoverPage"/>
              <w:spacing w:after="0"/>
              <w:ind w:left="100"/>
              <w:rPr>
                <w:noProof/>
              </w:rPr>
            </w:pPr>
            <w:r>
              <w:rPr>
                <w:rFonts w:eastAsia="SimSun"/>
                <w:lang w:val="en-US" w:eastAsia="zh-CN"/>
              </w:rPr>
              <w:t xml:space="preserve">Confusion </w:t>
            </w:r>
            <w:r w:rsidR="002C7B91">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2499A769" w:rsidR="00C2307D" w:rsidRDefault="00C2307D" w:rsidP="0010593F">
            <w:pPr>
              <w:pStyle w:val="CRCoverPage"/>
              <w:spacing w:after="0"/>
              <w:ind w:left="100"/>
              <w:rPr>
                <w:noProof/>
              </w:rPr>
            </w:pPr>
            <w:r w:rsidRPr="00CA3E71">
              <w:rPr>
                <w:rFonts w:eastAsia="SimSun"/>
                <w:lang w:val="en-US" w:eastAsia="zh-CN"/>
              </w:rPr>
              <w:t xml:space="preserve">5.5, </w:t>
            </w:r>
            <w:r w:rsidR="008E539A">
              <w:rPr>
                <w:rFonts w:eastAsia="SimSun"/>
                <w:lang w:val="en-US" w:eastAsia="zh-CN"/>
              </w:rPr>
              <w:t>5.</w:t>
            </w:r>
            <w:r w:rsidRPr="00CA3E71">
              <w:rPr>
                <w:rFonts w:eastAsia="SimSun"/>
                <w:lang w:val="en-US" w:eastAsia="zh-CN"/>
              </w:rPr>
              <w:t>7.</w:t>
            </w:r>
            <w:r w:rsidR="008E539A">
              <w:rPr>
                <w:rFonts w:eastAsia="SimSun"/>
                <w:lang w:val="en-US" w:eastAsia="zh-CN"/>
              </w:rPr>
              <w:t>3, 6.6.4.3.1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601B5C52"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070EC096" w:rsidR="00C2307D" w:rsidRDefault="008E539A" w:rsidP="0010593F">
            <w:pPr>
              <w:pStyle w:val="CRCoverPage"/>
              <w:spacing w:after="0"/>
              <w:jc w:val="center"/>
              <w:rPr>
                <w:b/>
                <w:caps/>
                <w:noProof/>
              </w:rPr>
            </w:pPr>
            <w:r>
              <w:rPr>
                <w:b/>
                <w:caps/>
                <w:noProof/>
              </w:rPr>
              <w:t>X</w:t>
            </w: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631BBA90" w:rsidR="00C2307D" w:rsidRDefault="008E539A" w:rsidP="0010593F">
            <w:pPr>
              <w:pStyle w:val="CRCoverPage"/>
              <w:spacing w:after="0"/>
              <w:ind w:left="99"/>
              <w:rPr>
                <w:noProof/>
              </w:rPr>
            </w:pPr>
            <w:r>
              <w:rPr>
                <w:noProof/>
              </w:rPr>
              <w:t>TS/TR ... CR ...</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57D45005" w:rsidR="00C2307D" w:rsidRDefault="008E539A"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5BFEFC21" w:rsidR="00C2307D" w:rsidRDefault="00C2307D" w:rsidP="0010593F">
            <w:pPr>
              <w:pStyle w:val="CRCoverPage"/>
              <w:spacing w:after="0"/>
              <w:jc w:val="center"/>
              <w:rPr>
                <w:b/>
                <w:caps/>
                <w:noProof/>
              </w:rPr>
            </w:pP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44885D2D" w:rsidR="00C2307D" w:rsidRDefault="008E539A" w:rsidP="0010593F">
            <w:pPr>
              <w:pStyle w:val="CRCoverPage"/>
              <w:spacing w:after="0"/>
              <w:ind w:left="99"/>
              <w:rPr>
                <w:noProof/>
              </w:rPr>
            </w:pPr>
            <w:r>
              <w:rPr>
                <w:noProof/>
              </w:rPr>
              <w:t xml:space="preserve">TS 36.141 CR </w:t>
            </w:r>
            <w:r w:rsidR="007A0BE9">
              <w:rPr>
                <w:noProof/>
              </w:rPr>
              <w:t>141</w:t>
            </w:r>
            <w:r w:rsidR="001D5211">
              <w:rPr>
                <w:noProof/>
              </w:rPr>
              <w:t>6</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318AC62E" w14:textId="77777777" w:rsidR="001D5211" w:rsidRPr="00340914" w:rsidRDefault="001D5211" w:rsidP="001D5211">
      <w:pPr>
        <w:pStyle w:val="Heading2"/>
      </w:pPr>
      <w:bookmarkStart w:id="46" w:name="_Toc20997731"/>
      <w:bookmarkStart w:id="47" w:name="_Toc29478410"/>
      <w:bookmarkStart w:id="48" w:name="_Toc35933008"/>
      <w:bookmarkStart w:id="49" w:name="_Toc35935296"/>
      <w:bookmarkStart w:id="50" w:name="_Toc37162880"/>
      <w:bookmarkStart w:id="51" w:name="_Toc37173208"/>
      <w:bookmarkStart w:id="52" w:name="_Toc37173460"/>
      <w:bookmarkStart w:id="53" w:name="_Toc44754016"/>
      <w:bookmarkStart w:id="54" w:name="_Toc45825444"/>
      <w:bookmarkStart w:id="55" w:name="_Toc45825696"/>
      <w:bookmarkStart w:id="56" w:name="_Toc45825948"/>
      <w:bookmarkStart w:id="57" w:name="_Toc45826200"/>
      <w:bookmarkStart w:id="58" w:name="_Toc52466366"/>
      <w:bookmarkStart w:id="59" w:name="_Toc66871413"/>
      <w:bookmarkStart w:id="60" w:name="_Toc66871917"/>
      <w:bookmarkStart w:id="61" w:name="_Toc75174036"/>
      <w:bookmarkStart w:id="62" w:name="_Toc76496986"/>
      <w:bookmarkStart w:id="63" w:name="_Toc82894173"/>
      <w:bookmarkStart w:id="64" w:name="_Toc89683830"/>
      <w:bookmarkStart w:id="65" w:name="_Toc98571255"/>
      <w:bookmarkStart w:id="66" w:name="_Toc137389361"/>
      <w:bookmarkStart w:id="67" w:name="_Toc137454630"/>
      <w:bookmarkStart w:id="68" w:name="_Toc138894016"/>
      <w:bookmarkStart w:id="69" w:name="_Toc138894268"/>
      <w:bookmarkStart w:id="70" w:name="_Toc153180555"/>
      <w:bookmarkStart w:id="71" w:name="_Toc155670060"/>
      <w:bookmarkStart w:id="72" w:name="_Toc161925311"/>
      <w:bookmarkStart w:id="73" w:name="_Toc163213940"/>
      <w:bookmarkStart w:id="74" w:name="_Toc21017927"/>
      <w:bookmarkStart w:id="75" w:name="_Toc29486390"/>
      <w:bookmarkStart w:id="76" w:name="_Toc29757080"/>
      <w:bookmarkStart w:id="77" w:name="_Toc29758193"/>
      <w:bookmarkStart w:id="78" w:name="_Toc35952758"/>
      <w:bookmarkStart w:id="79" w:name="_Toc37174758"/>
      <w:bookmarkStart w:id="80" w:name="_Toc37176639"/>
      <w:bookmarkStart w:id="81" w:name="_Toc45831714"/>
      <w:bookmarkStart w:id="82" w:name="_Toc45832439"/>
      <w:bookmarkStart w:id="83" w:name="_Toc52547367"/>
      <w:bookmarkStart w:id="84" w:name="_Toc61111119"/>
      <w:bookmarkStart w:id="85" w:name="_Toc67911149"/>
      <w:bookmarkStart w:id="86" w:name="_Toc75185326"/>
      <w:bookmarkStart w:id="87" w:name="_Toc76501084"/>
      <w:bookmarkStart w:id="88" w:name="_Toc82895138"/>
      <w:bookmarkStart w:id="89" w:name="_Toc98569910"/>
      <w:bookmarkStart w:id="90" w:name="_Toc115093884"/>
      <w:bookmarkStart w:id="91" w:name="_Toc123217907"/>
      <w:bookmarkStart w:id="92" w:name="_Toc123219750"/>
      <w:bookmarkStart w:id="93" w:name="_Toc124186452"/>
      <w:bookmarkStart w:id="94" w:name="_Toc130598325"/>
      <w:bookmarkStart w:id="95" w:name="_Toc137217329"/>
      <w:bookmarkStart w:id="96" w:name="_Toc138893954"/>
      <w:bookmarkStart w:id="97" w:name="_Toc155058406"/>
      <w:bookmarkStart w:id="98" w:name="_Toc187272349"/>
      <w:bookmarkStart w:id="99" w:name="_Toc1925865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340914">
        <w:t>5.5</w:t>
      </w:r>
      <w:r w:rsidRPr="00340914">
        <w:tab/>
        <w:t>Operating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3E195B3" w14:textId="77777777" w:rsidR="001D5211" w:rsidRPr="00340914" w:rsidRDefault="001D5211" w:rsidP="001D5211">
      <w:r w:rsidRPr="00340914">
        <w:t>E-UTRA is designed to operate in the operating bands defined in Table 5.5-1. Unless stated otherwise, requirements specified for the TDD duplex mode apply for downlink and uplink operations in Frame Structure Type 2 [4].</w:t>
      </w:r>
    </w:p>
    <w:p w14:paraId="7038B656" w14:textId="77777777" w:rsidR="001D5211" w:rsidRPr="00340914" w:rsidRDefault="001D5211" w:rsidP="001D5211">
      <w:r w:rsidRPr="00340914">
        <w:t xml:space="preserve">NB-IoT is designed to operate in the E-UTRA operating bands 1, 2, 3, 4, 5, </w:t>
      </w:r>
      <w:r>
        <w:t xml:space="preserve">7, </w:t>
      </w:r>
      <w:r w:rsidRPr="00340914">
        <w:t>8, 11, 12, 13, 14, 17, 18, 19, 20, 21, 25, 26, 28, 31, 41 (in certain regions),</w:t>
      </w:r>
      <w:r>
        <w:t xml:space="preserve"> 42, 43,</w:t>
      </w:r>
      <w:r w:rsidRPr="00340914">
        <w:t xml:space="preserve"> 65, 66, 70, 71, 72,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85, 87, 88</w:t>
      </w:r>
      <w:r w:rsidRPr="00340914">
        <w:t xml:space="preserve"> which are defined in Table</w:t>
      </w:r>
      <w:r>
        <w:t> </w:t>
      </w:r>
      <w:r w:rsidRPr="00340914">
        <w:t>5.5-1.</w:t>
      </w:r>
    </w:p>
    <w:p w14:paraId="4AB7F7EE" w14:textId="77777777" w:rsidR="001D5211" w:rsidRPr="00340914" w:rsidRDefault="001D5211" w:rsidP="001D5211">
      <w:pPr>
        <w:pStyle w:val="TH"/>
      </w:pPr>
      <w:r w:rsidRPr="00340914">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1D5211" w:rsidRPr="00340914" w14:paraId="2D88B25F" w14:textId="77777777" w:rsidTr="00840AC0">
        <w:trPr>
          <w:jc w:val="center"/>
        </w:trPr>
        <w:tc>
          <w:tcPr>
            <w:tcW w:w="959" w:type="dxa"/>
            <w:vMerge w:val="restart"/>
            <w:tcBorders>
              <w:top w:val="single" w:sz="4" w:space="0" w:color="auto"/>
              <w:left w:val="single" w:sz="4" w:space="0" w:color="auto"/>
              <w:right w:val="single" w:sz="4" w:space="0" w:color="auto"/>
            </w:tcBorders>
          </w:tcPr>
          <w:p w14:paraId="0EAF3483" w14:textId="77777777" w:rsidR="001D5211" w:rsidRPr="00340914" w:rsidRDefault="001D5211" w:rsidP="00840AC0">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27E5144" w14:textId="77777777" w:rsidR="001D5211" w:rsidRPr="00340914" w:rsidRDefault="001D5211" w:rsidP="00840AC0">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2638" w:type="dxa"/>
            <w:gridSpan w:val="3"/>
            <w:tcBorders>
              <w:top w:val="single" w:sz="4" w:space="0" w:color="auto"/>
              <w:bottom w:val="single" w:sz="4" w:space="0" w:color="auto"/>
              <w:right w:val="single" w:sz="4" w:space="0" w:color="auto"/>
            </w:tcBorders>
          </w:tcPr>
          <w:p w14:paraId="73008913" w14:textId="77777777" w:rsidR="001D5211" w:rsidRPr="00340914" w:rsidRDefault="001D5211" w:rsidP="00840AC0">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vMerge w:val="restart"/>
            <w:tcBorders>
              <w:top w:val="single" w:sz="4" w:space="0" w:color="auto"/>
              <w:left w:val="single" w:sz="4" w:space="0" w:color="auto"/>
              <w:right w:val="single" w:sz="4" w:space="0" w:color="auto"/>
            </w:tcBorders>
          </w:tcPr>
          <w:p w14:paraId="769782FA" w14:textId="77777777" w:rsidR="001D5211" w:rsidRPr="00340914" w:rsidRDefault="001D5211" w:rsidP="00840AC0">
            <w:pPr>
              <w:pStyle w:val="TAH"/>
              <w:rPr>
                <w:rFonts w:cs="Arial"/>
              </w:rPr>
            </w:pPr>
            <w:r w:rsidRPr="00340914">
              <w:rPr>
                <w:rFonts w:cs="Arial"/>
              </w:rPr>
              <w:t>Duplex Mode</w:t>
            </w:r>
          </w:p>
        </w:tc>
      </w:tr>
      <w:tr w:rsidR="001D5211" w:rsidRPr="00340914" w14:paraId="5CD0AB1D" w14:textId="77777777" w:rsidTr="00840AC0">
        <w:trPr>
          <w:jc w:val="center"/>
        </w:trPr>
        <w:tc>
          <w:tcPr>
            <w:tcW w:w="959" w:type="dxa"/>
            <w:vMerge/>
            <w:tcBorders>
              <w:left w:val="single" w:sz="4" w:space="0" w:color="auto"/>
              <w:bottom w:val="single" w:sz="4" w:space="0" w:color="auto"/>
              <w:right w:val="single" w:sz="4" w:space="0" w:color="auto"/>
            </w:tcBorders>
            <w:vAlign w:val="center"/>
          </w:tcPr>
          <w:p w14:paraId="702FC299" w14:textId="77777777" w:rsidR="001D5211" w:rsidRPr="00340914" w:rsidRDefault="001D5211" w:rsidP="00840AC0">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14:paraId="73494A7C" w14:textId="77777777" w:rsidR="001D5211" w:rsidRPr="00340914" w:rsidRDefault="001D5211" w:rsidP="00840AC0">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rPr>
              <w:t xml:space="preserve">   –  </w:t>
            </w:r>
            <w:proofErr w:type="spellStart"/>
            <w:r w:rsidRPr="00340914">
              <w:rPr>
                <w:rFonts w:cs="Arial"/>
              </w:rPr>
              <w:t>F</w:t>
            </w:r>
            <w:r w:rsidRPr="00340914">
              <w:rPr>
                <w:rFonts w:cs="Arial"/>
                <w:vertAlign w:val="subscript"/>
              </w:rPr>
              <w:t>UL_high</w:t>
            </w:r>
            <w:proofErr w:type="spellEnd"/>
          </w:p>
        </w:tc>
        <w:tc>
          <w:tcPr>
            <w:tcW w:w="2638" w:type="dxa"/>
            <w:gridSpan w:val="3"/>
            <w:tcBorders>
              <w:top w:val="single" w:sz="4" w:space="0" w:color="auto"/>
              <w:bottom w:val="single" w:sz="4" w:space="0" w:color="auto"/>
              <w:right w:val="single" w:sz="4" w:space="0" w:color="auto"/>
            </w:tcBorders>
          </w:tcPr>
          <w:p w14:paraId="5DBB6E42" w14:textId="77777777" w:rsidR="001D5211" w:rsidRPr="00340914" w:rsidRDefault="001D5211" w:rsidP="00840AC0">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rPr>
              <w:t xml:space="preserve">   –  </w:t>
            </w:r>
            <w:proofErr w:type="spellStart"/>
            <w:r w:rsidRPr="00340914">
              <w:rPr>
                <w:rFonts w:cs="Arial"/>
              </w:rPr>
              <w:t>F</w:t>
            </w:r>
            <w:r w:rsidRPr="00340914">
              <w:rPr>
                <w:rFonts w:cs="Arial"/>
                <w:vertAlign w:val="subscript"/>
              </w:rPr>
              <w:t>DL_high</w:t>
            </w:r>
            <w:proofErr w:type="spellEnd"/>
          </w:p>
        </w:tc>
        <w:tc>
          <w:tcPr>
            <w:tcW w:w="1120" w:type="dxa"/>
            <w:vMerge/>
            <w:tcBorders>
              <w:left w:val="single" w:sz="4" w:space="0" w:color="auto"/>
              <w:bottom w:val="single" w:sz="4" w:space="0" w:color="auto"/>
              <w:right w:val="single" w:sz="4" w:space="0" w:color="auto"/>
            </w:tcBorders>
          </w:tcPr>
          <w:p w14:paraId="7A81B383" w14:textId="77777777" w:rsidR="001D5211" w:rsidRPr="00340914" w:rsidRDefault="001D5211" w:rsidP="00840AC0">
            <w:pPr>
              <w:pStyle w:val="TAC"/>
              <w:rPr>
                <w:rFonts w:cs="Arial"/>
              </w:rPr>
            </w:pPr>
          </w:p>
        </w:tc>
      </w:tr>
      <w:tr w:rsidR="001D5211" w:rsidRPr="00340914" w14:paraId="6B6C1C6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C41618F" w14:textId="77777777" w:rsidR="001D5211" w:rsidRPr="00340914" w:rsidRDefault="001D5211" w:rsidP="00840AC0">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14:paraId="0348859E" w14:textId="77777777" w:rsidR="001D5211" w:rsidRPr="00340914" w:rsidRDefault="001D5211" w:rsidP="00840AC0">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103AA9A3"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358A7E47" w14:textId="77777777" w:rsidR="001D5211" w:rsidRPr="00340914" w:rsidRDefault="001D5211" w:rsidP="00840AC0">
            <w:pPr>
              <w:pStyle w:val="TAL"/>
              <w:rPr>
                <w:rFonts w:cs="Arial"/>
              </w:rPr>
            </w:pPr>
            <w:r w:rsidRPr="00340914">
              <w:rPr>
                <w:rFonts w:cs="Arial"/>
              </w:rPr>
              <w:t xml:space="preserve">1980 MHz </w:t>
            </w:r>
          </w:p>
        </w:tc>
        <w:tc>
          <w:tcPr>
            <w:tcW w:w="1209" w:type="dxa"/>
            <w:tcBorders>
              <w:top w:val="single" w:sz="4" w:space="0" w:color="auto"/>
              <w:bottom w:val="single" w:sz="4" w:space="0" w:color="auto"/>
            </w:tcBorders>
            <w:vAlign w:val="center"/>
          </w:tcPr>
          <w:p w14:paraId="1D1B2CC8" w14:textId="77777777" w:rsidR="001D5211" w:rsidRPr="00340914" w:rsidRDefault="001D5211" w:rsidP="00840AC0">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3691B6F8"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F25186C" w14:textId="77777777" w:rsidR="001D5211" w:rsidRPr="00340914" w:rsidRDefault="001D5211" w:rsidP="00840AC0">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1D268FEC" w14:textId="77777777" w:rsidR="001D5211" w:rsidRPr="00340914" w:rsidRDefault="001D5211" w:rsidP="00840AC0">
            <w:pPr>
              <w:pStyle w:val="TAC"/>
              <w:rPr>
                <w:rFonts w:cs="Arial"/>
              </w:rPr>
            </w:pPr>
            <w:r w:rsidRPr="00340914">
              <w:rPr>
                <w:rFonts w:cs="Arial"/>
              </w:rPr>
              <w:t>FDD</w:t>
            </w:r>
          </w:p>
        </w:tc>
      </w:tr>
      <w:tr w:rsidR="001D5211" w:rsidRPr="00340914" w14:paraId="3134D4C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D8AD385" w14:textId="77777777" w:rsidR="001D5211" w:rsidRPr="00340914" w:rsidRDefault="001D5211" w:rsidP="00840AC0">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14:paraId="41E15408" w14:textId="77777777" w:rsidR="001D5211" w:rsidRPr="00340914" w:rsidRDefault="001D5211" w:rsidP="00840AC0">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7C619204"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462B9EDC" w14:textId="77777777" w:rsidR="001D5211" w:rsidRPr="00340914" w:rsidRDefault="001D5211" w:rsidP="00840AC0">
            <w:pPr>
              <w:pStyle w:val="TAL"/>
              <w:rPr>
                <w:rFonts w:cs="Arial"/>
              </w:rPr>
            </w:pPr>
            <w:r w:rsidRPr="00340914">
              <w:rPr>
                <w:rFonts w:cs="Arial"/>
              </w:rPr>
              <w:t>1910 MHz</w:t>
            </w:r>
          </w:p>
        </w:tc>
        <w:tc>
          <w:tcPr>
            <w:tcW w:w="1209" w:type="dxa"/>
            <w:tcBorders>
              <w:top w:val="single" w:sz="4" w:space="0" w:color="auto"/>
              <w:bottom w:val="single" w:sz="4" w:space="0" w:color="auto"/>
            </w:tcBorders>
            <w:vAlign w:val="center"/>
          </w:tcPr>
          <w:p w14:paraId="127A3E0F" w14:textId="77777777" w:rsidR="001D5211" w:rsidRPr="00340914" w:rsidRDefault="001D5211" w:rsidP="00840AC0">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76AB7AA5"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2B8D0ACC" w14:textId="77777777" w:rsidR="001D5211" w:rsidRPr="00340914" w:rsidRDefault="001D5211" w:rsidP="00840AC0">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5CE3FB84" w14:textId="77777777" w:rsidR="001D5211" w:rsidRPr="00340914" w:rsidRDefault="001D5211" w:rsidP="00840AC0">
            <w:pPr>
              <w:pStyle w:val="TAC"/>
              <w:rPr>
                <w:rFonts w:cs="Arial"/>
              </w:rPr>
            </w:pPr>
            <w:r w:rsidRPr="00340914">
              <w:rPr>
                <w:rFonts w:cs="Arial"/>
              </w:rPr>
              <w:t>FDD</w:t>
            </w:r>
          </w:p>
        </w:tc>
      </w:tr>
      <w:tr w:rsidR="001D5211" w:rsidRPr="00340914" w14:paraId="44A7753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2D32690" w14:textId="77777777" w:rsidR="001D5211" w:rsidRPr="00340914" w:rsidRDefault="001D5211" w:rsidP="00840AC0">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14:paraId="097B4778" w14:textId="77777777" w:rsidR="001D5211" w:rsidRPr="00340914" w:rsidRDefault="001D5211" w:rsidP="00840AC0">
            <w:pPr>
              <w:pStyle w:val="TAR"/>
              <w:rPr>
                <w:rFonts w:cs="Arial"/>
              </w:rPr>
            </w:pPr>
            <w:r w:rsidRPr="00340914">
              <w:rPr>
                <w:rFonts w:cs="Arial"/>
              </w:rPr>
              <w:t xml:space="preserve">1710 MHz </w:t>
            </w:r>
          </w:p>
        </w:tc>
        <w:tc>
          <w:tcPr>
            <w:tcW w:w="284" w:type="dxa"/>
            <w:tcBorders>
              <w:top w:val="single" w:sz="4" w:space="0" w:color="auto"/>
              <w:bottom w:val="single" w:sz="4" w:space="0" w:color="auto"/>
            </w:tcBorders>
          </w:tcPr>
          <w:p w14:paraId="5971824F"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72A107FB" w14:textId="77777777" w:rsidR="001D5211" w:rsidRPr="00340914" w:rsidRDefault="001D5211" w:rsidP="00840AC0">
            <w:pPr>
              <w:pStyle w:val="TAL"/>
              <w:rPr>
                <w:rFonts w:cs="Arial"/>
              </w:rPr>
            </w:pPr>
            <w:r w:rsidRPr="00340914">
              <w:rPr>
                <w:rFonts w:cs="Arial"/>
              </w:rPr>
              <w:t>1785 MHz</w:t>
            </w:r>
          </w:p>
        </w:tc>
        <w:tc>
          <w:tcPr>
            <w:tcW w:w="1209" w:type="dxa"/>
            <w:tcBorders>
              <w:top w:val="single" w:sz="4" w:space="0" w:color="auto"/>
              <w:bottom w:val="single" w:sz="4" w:space="0" w:color="auto"/>
            </w:tcBorders>
            <w:vAlign w:val="center"/>
          </w:tcPr>
          <w:p w14:paraId="26BC2EFB" w14:textId="77777777" w:rsidR="001D5211" w:rsidRPr="00340914" w:rsidRDefault="001D5211" w:rsidP="00840AC0">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14:paraId="1C632455"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22759FDB" w14:textId="77777777" w:rsidR="001D5211" w:rsidRPr="00340914" w:rsidRDefault="001D5211" w:rsidP="00840AC0">
            <w:pPr>
              <w:pStyle w:val="TAL"/>
              <w:rPr>
                <w:rFonts w:cs="Arial"/>
              </w:rPr>
            </w:pPr>
            <w:r w:rsidRPr="00340914">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15825945" w14:textId="77777777" w:rsidR="001D5211" w:rsidRPr="00340914" w:rsidRDefault="001D5211" w:rsidP="00840AC0">
            <w:pPr>
              <w:pStyle w:val="TAC"/>
              <w:rPr>
                <w:rFonts w:cs="Arial"/>
              </w:rPr>
            </w:pPr>
            <w:r w:rsidRPr="00340914">
              <w:rPr>
                <w:rFonts w:cs="Arial"/>
              </w:rPr>
              <w:t>FDD</w:t>
            </w:r>
          </w:p>
        </w:tc>
      </w:tr>
      <w:tr w:rsidR="001D5211" w:rsidRPr="00340914" w14:paraId="45ED58F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747E3CA" w14:textId="77777777" w:rsidR="001D5211" w:rsidRPr="00340914" w:rsidRDefault="001D5211" w:rsidP="00840AC0">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14:paraId="4BFABA69" w14:textId="77777777" w:rsidR="001D5211" w:rsidRPr="00340914" w:rsidRDefault="001D5211" w:rsidP="00840AC0">
            <w:pPr>
              <w:pStyle w:val="TAR"/>
              <w:rPr>
                <w:rFonts w:cs="Arial"/>
              </w:rPr>
            </w:pPr>
            <w:r w:rsidRPr="00340914">
              <w:rPr>
                <w:rFonts w:cs="Arial"/>
              </w:rPr>
              <w:t>1710 MHz</w:t>
            </w:r>
          </w:p>
        </w:tc>
        <w:tc>
          <w:tcPr>
            <w:tcW w:w="284" w:type="dxa"/>
            <w:tcBorders>
              <w:top w:val="single" w:sz="4" w:space="0" w:color="auto"/>
              <w:bottom w:val="single" w:sz="4" w:space="0" w:color="auto"/>
            </w:tcBorders>
          </w:tcPr>
          <w:p w14:paraId="6CCE3BE9"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EDD5DD2" w14:textId="77777777" w:rsidR="001D5211" w:rsidRPr="00340914" w:rsidRDefault="001D5211" w:rsidP="00840AC0">
            <w:pPr>
              <w:pStyle w:val="TAL"/>
              <w:rPr>
                <w:rFonts w:cs="Arial"/>
              </w:rPr>
            </w:pPr>
            <w:r w:rsidRPr="00340914">
              <w:rPr>
                <w:rFonts w:cs="Arial"/>
              </w:rPr>
              <w:t xml:space="preserve">1755 MHz </w:t>
            </w:r>
          </w:p>
        </w:tc>
        <w:tc>
          <w:tcPr>
            <w:tcW w:w="1209" w:type="dxa"/>
            <w:tcBorders>
              <w:top w:val="single" w:sz="4" w:space="0" w:color="auto"/>
              <w:bottom w:val="single" w:sz="4" w:space="0" w:color="auto"/>
            </w:tcBorders>
          </w:tcPr>
          <w:p w14:paraId="4D6504A6" w14:textId="77777777" w:rsidR="001D5211" w:rsidRPr="00340914" w:rsidRDefault="001D5211" w:rsidP="00840AC0">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37703975"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7591F95" w14:textId="77777777" w:rsidR="001D5211" w:rsidRPr="00340914" w:rsidRDefault="001D5211" w:rsidP="00840AC0">
            <w:pPr>
              <w:pStyle w:val="TAL"/>
              <w:rPr>
                <w:rFonts w:cs="Arial"/>
              </w:rPr>
            </w:pPr>
            <w:r w:rsidRPr="00340914">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611D8E6A" w14:textId="77777777" w:rsidR="001D5211" w:rsidRPr="00340914" w:rsidRDefault="001D5211" w:rsidP="00840AC0">
            <w:pPr>
              <w:pStyle w:val="TAC"/>
              <w:rPr>
                <w:rFonts w:cs="Arial"/>
              </w:rPr>
            </w:pPr>
            <w:r w:rsidRPr="00340914">
              <w:rPr>
                <w:rFonts w:cs="Arial"/>
              </w:rPr>
              <w:t>FDD</w:t>
            </w:r>
          </w:p>
        </w:tc>
      </w:tr>
      <w:tr w:rsidR="001D5211" w:rsidRPr="00340914" w14:paraId="2D05ABF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D79E6A0" w14:textId="77777777" w:rsidR="001D5211" w:rsidRPr="00340914" w:rsidRDefault="001D5211" w:rsidP="00840AC0">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14:paraId="08915023" w14:textId="77777777" w:rsidR="001D5211" w:rsidRPr="00340914" w:rsidRDefault="001D5211" w:rsidP="00840AC0">
            <w:pPr>
              <w:pStyle w:val="TAR"/>
              <w:rPr>
                <w:rFonts w:cs="Arial"/>
              </w:rPr>
            </w:pPr>
            <w:r w:rsidRPr="00340914">
              <w:rPr>
                <w:rFonts w:cs="Arial"/>
              </w:rPr>
              <w:t>824 MHz</w:t>
            </w:r>
          </w:p>
        </w:tc>
        <w:tc>
          <w:tcPr>
            <w:tcW w:w="284" w:type="dxa"/>
            <w:tcBorders>
              <w:top w:val="single" w:sz="4" w:space="0" w:color="auto"/>
              <w:bottom w:val="single" w:sz="4" w:space="0" w:color="auto"/>
            </w:tcBorders>
          </w:tcPr>
          <w:p w14:paraId="49BBF12E"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A2060D4" w14:textId="77777777" w:rsidR="001D5211" w:rsidRPr="00340914" w:rsidRDefault="001D5211" w:rsidP="00840AC0">
            <w:pPr>
              <w:pStyle w:val="TAL"/>
              <w:rPr>
                <w:rFonts w:cs="Arial"/>
              </w:rPr>
            </w:pPr>
            <w:r w:rsidRPr="00340914">
              <w:rPr>
                <w:rFonts w:cs="Arial"/>
              </w:rPr>
              <w:t>849 MHz</w:t>
            </w:r>
          </w:p>
        </w:tc>
        <w:tc>
          <w:tcPr>
            <w:tcW w:w="1209" w:type="dxa"/>
            <w:tcBorders>
              <w:top w:val="single" w:sz="4" w:space="0" w:color="auto"/>
              <w:bottom w:val="single" w:sz="4" w:space="0" w:color="auto"/>
            </w:tcBorders>
          </w:tcPr>
          <w:p w14:paraId="572F8D2A" w14:textId="77777777" w:rsidR="001D5211" w:rsidRPr="00340914" w:rsidRDefault="001D5211" w:rsidP="00840AC0">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14:paraId="56477087"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DB4D6F1" w14:textId="77777777" w:rsidR="001D5211" w:rsidRPr="00340914" w:rsidRDefault="001D5211" w:rsidP="00840AC0">
            <w:pPr>
              <w:pStyle w:val="TAL"/>
              <w:rPr>
                <w:rFonts w:cs="Arial"/>
              </w:rPr>
            </w:pPr>
            <w:r w:rsidRPr="00340914">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6DA6A49A" w14:textId="77777777" w:rsidR="001D5211" w:rsidRPr="00340914" w:rsidRDefault="001D5211" w:rsidP="00840AC0">
            <w:pPr>
              <w:pStyle w:val="TAC"/>
              <w:rPr>
                <w:rFonts w:cs="Arial"/>
              </w:rPr>
            </w:pPr>
            <w:r w:rsidRPr="00340914">
              <w:rPr>
                <w:rFonts w:cs="Arial"/>
              </w:rPr>
              <w:t>FDD</w:t>
            </w:r>
          </w:p>
        </w:tc>
      </w:tr>
      <w:tr w:rsidR="001D5211" w:rsidRPr="00340914" w14:paraId="4A13A8B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DA32508" w14:textId="77777777" w:rsidR="001D5211" w:rsidRPr="00340914" w:rsidRDefault="001D5211" w:rsidP="00840AC0">
            <w:pPr>
              <w:pStyle w:val="TAC"/>
              <w:rPr>
                <w:rFonts w:cs="Arial"/>
                <w:vertAlign w:val="superscript"/>
              </w:rPr>
            </w:pPr>
            <w:r w:rsidRPr="00340914">
              <w:rPr>
                <w:rFonts w:cs="Arial"/>
              </w:rPr>
              <w:t>6</w:t>
            </w:r>
          </w:p>
          <w:p w14:paraId="06D078E1" w14:textId="77777777" w:rsidR="001D5211" w:rsidRPr="00340914" w:rsidRDefault="001D5211"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14:paraId="06BA0278" w14:textId="77777777" w:rsidR="001D5211" w:rsidRPr="00340914" w:rsidRDefault="001D5211" w:rsidP="00840AC0">
            <w:pPr>
              <w:pStyle w:val="TAR"/>
              <w:rPr>
                <w:rFonts w:cs="Arial"/>
              </w:rPr>
            </w:pPr>
            <w:r w:rsidRPr="00340914">
              <w:rPr>
                <w:rFonts w:cs="Arial"/>
              </w:rPr>
              <w:t>830 MHz</w:t>
            </w:r>
          </w:p>
        </w:tc>
        <w:tc>
          <w:tcPr>
            <w:tcW w:w="284" w:type="dxa"/>
            <w:tcBorders>
              <w:top w:val="single" w:sz="4" w:space="0" w:color="auto"/>
              <w:bottom w:val="single" w:sz="4" w:space="0" w:color="auto"/>
            </w:tcBorders>
          </w:tcPr>
          <w:p w14:paraId="28FD67F3"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1C898B27" w14:textId="77777777" w:rsidR="001D5211" w:rsidRPr="00340914" w:rsidRDefault="001D5211" w:rsidP="00840AC0">
            <w:pPr>
              <w:pStyle w:val="TAL"/>
              <w:rPr>
                <w:rFonts w:cs="Arial"/>
              </w:rPr>
            </w:pPr>
            <w:r w:rsidRPr="00340914">
              <w:rPr>
                <w:rFonts w:cs="Arial"/>
              </w:rPr>
              <w:t>840  MHz</w:t>
            </w:r>
          </w:p>
        </w:tc>
        <w:tc>
          <w:tcPr>
            <w:tcW w:w="1209" w:type="dxa"/>
            <w:tcBorders>
              <w:top w:val="single" w:sz="4" w:space="0" w:color="auto"/>
              <w:bottom w:val="single" w:sz="4" w:space="0" w:color="auto"/>
            </w:tcBorders>
            <w:vAlign w:val="center"/>
          </w:tcPr>
          <w:p w14:paraId="63AC21A5" w14:textId="77777777" w:rsidR="001D5211" w:rsidRPr="00340914" w:rsidRDefault="001D5211" w:rsidP="00840AC0">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14:paraId="5D93A5E9"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450B5DD" w14:textId="77777777" w:rsidR="001D5211" w:rsidRPr="00340914" w:rsidRDefault="001D5211" w:rsidP="00840AC0">
            <w:pPr>
              <w:pStyle w:val="TAL"/>
              <w:rPr>
                <w:rFonts w:cs="Arial"/>
              </w:rPr>
            </w:pPr>
            <w:r w:rsidRPr="00340914">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275D8713" w14:textId="77777777" w:rsidR="001D5211" w:rsidRPr="00340914" w:rsidRDefault="001D5211" w:rsidP="00840AC0">
            <w:pPr>
              <w:pStyle w:val="TAC"/>
              <w:rPr>
                <w:rFonts w:cs="Arial"/>
              </w:rPr>
            </w:pPr>
            <w:r w:rsidRPr="00340914">
              <w:rPr>
                <w:rFonts w:cs="Arial"/>
              </w:rPr>
              <w:t>FDD</w:t>
            </w:r>
          </w:p>
        </w:tc>
      </w:tr>
      <w:tr w:rsidR="001D5211" w:rsidRPr="00340914" w14:paraId="79D1590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F3B3809" w14:textId="77777777" w:rsidR="001D5211" w:rsidRPr="00340914" w:rsidRDefault="001D5211" w:rsidP="00840AC0">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14:paraId="4DE191C7" w14:textId="77777777" w:rsidR="001D5211" w:rsidRPr="00340914" w:rsidRDefault="001D5211" w:rsidP="00840AC0">
            <w:pPr>
              <w:pStyle w:val="TAR"/>
              <w:rPr>
                <w:rFonts w:cs="Arial"/>
              </w:rPr>
            </w:pPr>
            <w:r w:rsidRPr="00340914">
              <w:rPr>
                <w:rFonts w:cs="Arial"/>
              </w:rPr>
              <w:t>2500 MHz</w:t>
            </w:r>
          </w:p>
        </w:tc>
        <w:tc>
          <w:tcPr>
            <w:tcW w:w="284" w:type="dxa"/>
            <w:tcBorders>
              <w:top w:val="single" w:sz="4" w:space="0" w:color="auto"/>
              <w:bottom w:val="single" w:sz="4" w:space="0" w:color="auto"/>
            </w:tcBorders>
          </w:tcPr>
          <w:p w14:paraId="61A25755"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2BFD4221" w14:textId="77777777" w:rsidR="001D5211" w:rsidRPr="00340914" w:rsidRDefault="001D5211" w:rsidP="00840AC0">
            <w:pPr>
              <w:pStyle w:val="TAL"/>
              <w:rPr>
                <w:rFonts w:cs="Arial"/>
              </w:rPr>
            </w:pPr>
            <w:r w:rsidRPr="00340914">
              <w:rPr>
                <w:rFonts w:cs="Arial"/>
              </w:rPr>
              <w:t>2570 MHz</w:t>
            </w:r>
          </w:p>
        </w:tc>
        <w:tc>
          <w:tcPr>
            <w:tcW w:w="1209" w:type="dxa"/>
            <w:tcBorders>
              <w:top w:val="single" w:sz="4" w:space="0" w:color="auto"/>
              <w:bottom w:val="single" w:sz="4" w:space="0" w:color="auto"/>
            </w:tcBorders>
            <w:vAlign w:val="center"/>
          </w:tcPr>
          <w:p w14:paraId="2DDEB532" w14:textId="77777777" w:rsidR="001D5211" w:rsidRPr="00340914" w:rsidRDefault="001D5211" w:rsidP="00840AC0">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14:paraId="53DA0466"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6DE79099" w14:textId="77777777" w:rsidR="001D5211" w:rsidRPr="00340914" w:rsidRDefault="001D5211" w:rsidP="00840AC0">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67A32BB9" w14:textId="77777777" w:rsidR="001D5211" w:rsidRPr="00340914" w:rsidRDefault="001D5211" w:rsidP="00840AC0">
            <w:pPr>
              <w:pStyle w:val="TAC"/>
              <w:rPr>
                <w:rFonts w:cs="Arial"/>
              </w:rPr>
            </w:pPr>
            <w:r w:rsidRPr="00340914">
              <w:rPr>
                <w:rFonts w:cs="Arial"/>
              </w:rPr>
              <w:t>FDD</w:t>
            </w:r>
          </w:p>
        </w:tc>
      </w:tr>
      <w:tr w:rsidR="001D5211" w:rsidRPr="00340914" w14:paraId="71293922" w14:textId="77777777" w:rsidTr="00840AC0">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14:paraId="6F5084C7" w14:textId="77777777" w:rsidR="001D5211" w:rsidRPr="00340914" w:rsidRDefault="001D5211" w:rsidP="00840AC0">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14:paraId="7F02CB96" w14:textId="77777777" w:rsidR="001D5211" w:rsidRPr="00340914" w:rsidRDefault="001D5211" w:rsidP="00840AC0">
            <w:pPr>
              <w:pStyle w:val="TAR"/>
              <w:rPr>
                <w:rFonts w:cs="Arial"/>
              </w:rPr>
            </w:pPr>
            <w:r w:rsidRPr="00340914">
              <w:rPr>
                <w:rFonts w:cs="Arial"/>
              </w:rPr>
              <w:t>880 MHz</w:t>
            </w:r>
          </w:p>
        </w:tc>
        <w:tc>
          <w:tcPr>
            <w:tcW w:w="284" w:type="dxa"/>
            <w:tcBorders>
              <w:top w:val="single" w:sz="4" w:space="0" w:color="auto"/>
              <w:bottom w:val="single" w:sz="4" w:space="0" w:color="auto"/>
            </w:tcBorders>
          </w:tcPr>
          <w:p w14:paraId="29493F17"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7A062A19" w14:textId="77777777" w:rsidR="001D5211" w:rsidRPr="00340914" w:rsidRDefault="001D5211" w:rsidP="00840AC0">
            <w:pPr>
              <w:pStyle w:val="TAL"/>
              <w:rPr>
                <w:rFonts w:cs="Arial"/>
              </w:rPr>
            </w:pPr>
            <w:r w:rsidRPr="00340914">
              <w:rPr>
                <w:rFonts w:cs="Arial"/>
              </w:rPr>
              <w:t>915 MHz</w:t>
            </w:r>
          </w:p>
        </w:tc>
        <w:tc>
          <w:tcPr>
            <w:tcW w:w="1209" w:type="dxa"/>
            <w:tcBorders>
              <w:top w:val="single" w:sz="4" w:space="0" w:color="auto"/>
              <w:bottom w:val="single" w:sz="4" w:space="0" w:color="auto"/>
            </w:tcBorders>
            <w:vAlign w:val="center"/>
          </w:tcPr>
          <w:p w14:paraId="5989EBA1" w14:textId="77777777" w:rsidR="001D5211" w:rsidRPr="00340914" w:rsidRDefault="001D5211" w:rsidP="00840AC0">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14:paraId="1B2164B8"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6B21A987" w14:textId="77777777" w:rsidR="001D5211" w:rsidRPr="00340914" w:rsidRDefault="001D5211" w:rsidP="00840AC0">
            <w:pPr>
              <w:pStyle w:val="TAL"/>
              <w:rPr>
                <w:rFonts w:cs="Arial"/>
              </w:rPr>
            </w:pPr>
            <w:r w:rsidRPr="00340914">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05719336" w14:textId="77777777" w:rsidR="001D5211" w:rsidRPr="00340914" w:rsidRDefault="001D5211" w:rsidP="00840AC0">
            <w:pPr>
              <w:pStyle w:val="TAC"/>
              <w:rPr>
                <w:rFonts w:cs="Arial"/>
              </w:rPr>
            </w:pPr>
            <w:r w:rsidRPr="00340914">
              <w:rPr>
                <w:rFonts w:cs="Arial"/>
              </w:rPr>
              <w:t>FDD</w:t>
            </w:r>
          </w:p>
        </w:tc>
      </w:tr>
      <w:tr w:rsidR="001D5211" w:rsidRPr="00340914" w14:paraId="3183A4E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581C83C" w14:textId="77777777" w:rsidR="001D5211" w:rsidRPr="00340914" w:rsidRDefault="001D5211" w:rsidP="00840AC0">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14:paraId="6EEB7B70" w14:textId="77777777" w:rsidR="001D5211" w:rsidRPr="00340914" w:rsidRDefault="001D5211" w:rsidP="00840AC0">
            <w:pPr>
              <w:pStyle w:val="TAR"/>
              <w:rPr>
                <w:rFonts w:cs="Arial"/>
              </w:rPr>
            </w:pPr>
            <w:r w:rsidRPr="00340914">
              <w:rPr>
                <w:rFonts w:cs="Arial"/>
              </w:rPr>
              <w:t>1749.9 MHz</w:t>
            </w:r>
          </w:p>
        </w:tc>
        <w:tc>
          <w:tcPr>
            <w:tcW w:w="284" w:type="dxa"/>
            <w:tcBorders>
              <w:top w:val="single" w:sz="4" w:space="0" w:color="auto"/>
              <w:bottom w:val="single" w:sz="4" w:space="0" w:color="auto"/>
            </w:tcBorders>
          </w:tcPr>
          <w:p w14:paraId="5AEB6921"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142CF121" w14:textId="77777777" w:rsidR="001D5211" w:rsidRPr="00340914" w:rsidRDefault="001D5211" w:rsidP="00840AC0">
            <w:pPr>
              <w:pStyle w:val="TAL"/>
              <w:rPr>
                <w:rFonts w:cs="Arial"/>
              </w:rPr>
            </w:pPr>
            <w:r w:rsidRPr="00340914">
              <w:rPr>
                <w:rFonts w:cs="Arial"/>
              </w:rPr>
              <w:t>1784.9 MHz</w:t>
            </w:r>
          </w:p>
        </w:tc>
        <w:tc>
          <w:tcPr>
            <w:tcW w:w="1209" w:type="dxa"/>
            <w:tcBorders>
              <w:top w:val="single" w:sz="4" w:space="0" w:color="auto"/>
              <w:bottom w:val="single" w:sz="4" w:space="0" w:color="auto"/>
            </w:tcBorders>
            <w:vAlign w:val="center"/>
          </w:tcPr>
          <w:p w14:paraId="1B2B462C" w14:textId="77777777" w:rsidR="001D5211" w:rsidRPr="00340914" w:rsidRDefault="001D5211" w:rsidP="00840AC0">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14:paraId="662FCEE3"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5320D08D" w14:textId="77777777" w:rsidR="001D5211" w:rsidRPr="00340914" w:rsidRDefault="001D5211" w:rsidP="00840AC0">
            <w:pPr>
              <w:pStyle w:val="TAL"/>
              <w:rPr>
                <w:rFonts w:cs="Arial"/>
              </w:rPr>
            </w:pPr>
            <w:r w:rsidRPr="00340914">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2CED9541" w14:textId="77777777" w:rsidR="001D5211" w:rsidRPr="00340914" w:rsidRDefault="001D5211" w:rsidP="00840AC0">
            <w:pPr>
              <w:pStyle w:val="TAC"/>
              <w:rPr>
                <w:rFonts w:cs="Arial"/>
              </w:rPr>
            </w:pPr>
            <w:r w:rsidRPr="00340914">
              <w:rPr>
                <w:rFonts w:cs="Arial"/>
              </w:rPr>
              <w:t>FDD</w:t>
            </w:r>
          </w:p>
        </w:tc>
      </w:tr>
      <w:tr w:rsidR="001D5211" w:rsidRPr="00340914" w14:paraId="0B6B875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259CD92" w14:textId="77777777" w:rsidR="001D5211" w:rsidRPr="00340914" w:rsidRDefault="001D5211" w:rsidP="00840AC0">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14:paraId="6A300E7D" w14:textId="77777777" w:rsidR="001D5211" w:rsidRPr="00340914" w:rsidRDefault="001D5211" w:rsidP="00840AC0">
            <w:pPr>
              <w:pStyle w:val="TAR"/>
              <w:rPr>
                <w:rFonts w:cs="Arial"/>
              </w:rPr>
            </w:pPr>
            <w:r w:rsidRPr="00340914">
              <w:rPr>
                <w:rFonts w:cs="Arial"/>
              </w:rPr>
              <w:t>1710 MHz</w:t>
            </w:r>
          </w:p>
        </w:tc>
        <w:tc>
          <w:tcPr>
            <w:tcW w:w="284" w:type="dxa"/>
            <w:tcBorders>
              <w:top w:val="single" w:sz="4" w:space="0" w:color="auto"/>
              <w:bottom w:val="single" w:sz="4" w:space="0" w:color="auto"/>
            </w:tcBorders>
          </w:tcPr>
          <w:p w14:paraId="50A8B0F1"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298FE17" w14:textId="77777777" w:rsidR="001D5211" w:rsidRPr="00340914" w:rsidRDefault="001D5211" w:rsidP="00840AC0">
            <w:pPr>
              <w:pStyle w:val="TAL"/>
              <w:rPr>
                <w:rFonts w:cs="Arial"/>
              </w:rPr>
            </w:pPr>
            <w:r w:rsidRPr="00340914">
              <w:rPr>
                <w:rFonts w:cs="Arial"/>
              </w:rPr>
              <w:t>1770 MHz</w:t>
            </w:r>
          </w:p>
        </w:tc>
        <w:tc>
          <w:tcPr>
            <w:tcW w:w="1209" w:type="dxa"/>
            <w:tcBorders>
              <w:top w:val="single" w:sz="4" w:space="0" w:color="auto"/>
              <w:bottom w:val="single" w:sz="4" w:space="0" w:color="auto"/>
            </w:tcBorders>
          </w:tcPr>
          <w:p w14:paraId="7258B1D0" w14:textId="77777777" w:rsidR="001D5211" w:rsidRPr="00340914" w:rsidRDefault="001D5211" w:rsidP="00840AC0">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4FAA6356"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6B1ADF0" w14:textId="77777777" w:rsidR="001D5211" w:rsidRPr="00340914" w:rsidRDefault="001D5211" w:rsidP="00840AC0">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796AA5E7" w14:textId="77777777" w:rsidR="001D5211" w:rsidRPr="00340914" w:rsidRDefault="001D5211" w:rsidP="00840AC0">
            <w:pPr>
              <w:pStyle w:val="TAC"/>
              <w:rPr>
                <w:rFonts w:cs="Arial"/>
              </w:rPr>
            </w:pPr>
            <w:r w:rsidRPr="00340914">
              <w:rPr>
                <w:rFonts w:cs="Arial"/>
              </w:rPr>
              <w:t>FDD</w:t>
            </w:r>
          </w:p>
        </w:tc>
      </w:tr>
      <w:tr w:rsidR="001D5211" w:rsidRPr="00340914" w14:paraId="0A44732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7337776" w14:textId="77777777" w:rsidR="001D5211" w:rsidRPr="00340914" w:rsidRDefault="001D5211" w:rsidP="00840AC0">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14:paraId="4C7AAA74" w14:textId="77777777" w:rsidR="001D5211" w:rsidRPr="00340914" w:rsidRDefault="001D5211" w:rsidP="00840AC0">
            <w:pPr>
              <w:pStyle w:val="TAR"/>
              <w:rPr>
                <w:rFonts w:cs="Arial"/>
              </w:rPr>
            </w:pPr>
            <w:r w:rsidRPr="00340914">
              <w:rPr>
                <w:rFonts w:cs="Arial"/>
              </w:rPr>
              <w:t xml:space="preserve">1427.9 MHz </w:t>
            </w:r>
          </w:p>
        </w:tc>
        <w:tc>
          <w:tcPr>
            <w:tcW w:w="284" w:type="dxa"/>
            <w:tcBorders>
              <w:top w:val="single" w:sz="4" w:space="0" w:color="auto"/>
              <w:bottom w:val="single" w:sz="4" w:space="0" w:color="auto"/>
            </w:tcBorders>
          </w:tcPr>
          <w:p w14:paraId="18EA1403"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70E71D5" w14:textId="77777777" w:rsidR="001D5211" w:rsidRPr="00340914" w:rsidRDefault="001D5211" w:rsidP="00840AC0">
            <w:pPr>
              <w:pStyle w:val="TAL"/>
              <w:rPr>
                <w:rFonts w:cs="Arial"/>
              </w:rPr>
            </w:pPr>
            <w:r w:rsidRPr="00340914">
              <w:rPr>
                <w:rFonts w:cs="Arial"/>
              </w:rPr>
              <w:t>1447.9 MHz</w:t>
            </w:r>
          </w:p>
        </w:tc>
        <w:tc>
          <w:tcPr>
            <w:tcW w:w="1209" w:type="dxa"/>
            <w:tcBorders>
              <w:top w:val="single" w:sz="4" w:space="0" w:color="auto"/>
              <w:bottom w:val="single" w:sz="4" w:space="0" w:color="auto"/>
            </w:tcBorders>
          </w:tcPr>
          <w:p w14:paraId="3031E1CE" w14:textId="77777777" w:rsidR="001D5211" w:rsidRPr="00340914" w:rsidRDefault="001D5211" w:rsidP="00840AC0">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14:paraId="04B0651F"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E23FC19" w14:textId="77777777" w:rsidR="001D5211" w:rsidRPr="00340914" w:rsidRDefault="001D5211" w:rsidP="00840AC0">
            <w:pPr>
              <w:pStyle w:val="TAL"/>
              <w:rPr>
                <w:rFonts w:cs="Arial"/>
              </w:rPr>
            </w:pPr>
            <w:r w:rsidRPr="00340914">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458B40DF" w14:textId="77777777" w:rsidR="001D5211" w:rsidRPr="00340914" w:rsidRDefault="001D5211" w:rsidP="00840AC0">
            <w:pPr>
              <w:pStyle w:val="TAC"/>
              <w:rPr>
                <w:rFonts w:cs="Arial"/>
              </w:rPr>
            </w:pPr>
            <w:r w:rsidRPr="00340914">
              <w:rPr>
                <w:rFonts w:cs="Arial"/>
              </w:rPr>
              <w:t>FDD</w:t>
            </w:r>
          </w:p>
        </w:tc>
      </w:tr>
      <w:tr w:rsidR="001D5211" w:rsidRPr="00340914" w14:paraId="3313334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F030F62" w14:textId="77777777" w:rsidR="001D5211" w:rsidRPr="00340914" w:rsidRDefault="001D5211" w:rsidP="00840AC0">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14:paraId="33722FD8" w14:textId="77777777" w:rsidR="001D5211" w:rsidRPr="00340914" w:rsidRDefault="001D5211" w:rsidP="00840AC0">
            <w:pPr>
              <w:pStyle w:val="TAR"/>
              <w:rPr>
                <w:rFonts w:cs="Arial"/>
              </w:rPr>
            </w:pPr>
            <w:r w:rsidRPr="00340914">
              <w:rPr>
                <w:rFonts w:cs="Arial"/>
              </w:rPr>
              <w:t>699 MHz</w:t>
            </w:r>
          </w:p>
        </w:tc>
        <w:tc>
          <w:tcPr>
            <w:tcW w:w="284" w:type="dxa"/>
            <w:tcBorders>
              <w:top w:val="single" w:sz="4" w:space="0" w:color="auto"/>
              <w:bottom w:val="single" w:sz="4" w:space="0" w:color="auto"/>
            </w:tcBorders>
          </w:tcPr>
          <w:p w14:paraId="3EA23415"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FB4CF76" w14:textId="77777777" w:rsidR="001D5211" w:rsidRPr="00340914" w:rsidRDefault="001D5211" w:rsidP="00840AC0">
            <w:pPr>
              <w:pStyle w:val="TAL"/>
              <w:rPr>
                <w:rFonts w:cs="Arial"/>
              </w:rPr>
            </w:pPr>
            <w:r w:rsidRPr="00340914">
              <w:rPr>
                <w:rFonts w:cs="Arial"/>
              </w:rPr>
              <w:t>716 MHz</w:t>
            </w:r>
          </w:p>
        </w:tc>
        <w:tc>
          <w:tcPr>
            <w:tcW w:w="1209" w:type="dxa"/>
            <w:tcBorders>
              <w:top w:val="single" w:sz="4" w:space="0" w:color="auto"/>
              <w:bottom w:val="single" w:sz="4" w:space="0" w:color="auto"/>
            </w:tcBorders>
          </w:tcPr>
          <w:p w14:paraId="0687C6CD" w14:textId="77777777" w:rsidR="001D5211" w:rsidRPr="00340914" w:rsidRDefault="001D5211" w:rsidP="00840AC0">
            <w:pPr>
              <w:pStyle w:val="TAR"/>
              <w:rPr>
                <w:rFonts w:cs="Arial"/>
              </w:rPr>
            </w:pPr>
            <w:r w:rsidRPr="00340914">
              <w:rPr>
                <w:rFonts w:cs="Arial"/>
              </w:rPr>
              <w:t>729 MHz</w:t>
            </w:r>
          </w:p>
        </w:tc>
        <w:tc>
          <w:tcPr>
            <w:tcW w:w="244" w:type="dxa"/>
            <w:tcBorders>
              <w:top w:val="single" w:sz="4" w:space="0" w:color="auto"/>
              <w:bottom w:val="single" w:sz="4" w:space="0" w:color="auto"/>
            </w:tcBorders>
          </w:tcPr>
          <w:p w14:paraId="21E24D5D"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1BEA6AE" w14:textId="77777777" w:rsidR="001D5211" w:rsidRPr="00340914" w:rsidRDefault="001D5211" w:rsidP="00840AC0">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0A0D160A" w14:textId="77777777" w:rsidR="001D5211" w:rsidRPr="00340914" w:rsidRDefault="001D5211" w:rsidP="00840AC0">
            <w:pPr>
              <w:pStyle w:val="TAC"/>
              <w:rPr>
                <w:rFonts w:cs="Arial"/>
              </w:rPr>
            </w:pPr>
            <w:r w:rsidRPr="00340914">
              <w:rPr>
                <w:rFonts w:cs="Arial"/>
              </w:rPr>
              <w:t>FDD</w:t>
            </w:r>
          </w:p>
        </w:tc>
      </w:tr>
      <w:tr w:rsidR="001D5211" w:rsidRPr="00340914" w14:paraId="7CED20C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2A34417" w14:textId="77777777" w:rsidR="001D5211" w:rsidRPr="00340914" w:rsidRDefault="001D5211" w:rsidP="00840AC0">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14:paraId="4C77E302" w14:textId="77777777" w:rsidR="001D5211" w:rsidRPr="00340914" w:rsidRDefault="001D5211" w:rsidP="00840AC0">
            <w:pPr>
              <w:pStyle w:val="TAR"/>
              <w:rPr>
                <w:rFonts w:cs="Arial"/>
              </w:rPr>
            </w:pPr>
            <w:r w:rsidRPr="00340914">
              <w:rPr>
                <w:rFonts w:cs="Arial"/>
              </w:rPr>
              <w:t>777 MHz</w:t>
            </w:r>
          </w:p>
        </w:tc>
        <w:tc>
          <w:tcPr>
            <w:tcW w:w="284" w:type="dxa"/>
            <w:tcBorders>
              <w:top w:val="single" w:sz="4" w:space="0" w:color="auto"/>
              <w:bottom w:val="single" w:sz="4" w:space="0" w:color="auto"/>
            </w:tcBorders>
          </w:tcPr>
          <w:p w14:paraId="2E4CB236"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F5D98AF" w14:textId="77777777" w:rsidR="001D5211" w:rsidRPr="00340914" w:rsidRDefault="001D5211" w:rsidP="00840AC0">
            <w:pPr>
              <w:pStyle w:val="TAL"/>
              <w:rPr>
                <w:rFonts w:cs="Arial"/>
              </w:rPr>
            </w:pPr>
            <w:r w:rsidRPr="00340914">
              <w:rPr>
                <w:rFonts w:cs="Arial"/>
              </w:rPr>
              <w:t>787 MHz</w:t>
            </w:r>
          </w:p>
        </w:tc>
        <w:tc>
          <w:tcPr>
            <w:tcW w:w="1209" w:type="dxa"/>
            <w:tcBorders>
              <w:top w:val="single" w:sz="4" w:space="0" w:color="auto"/>
              <w:bottom w:val="single" w:sz="4" w:space="0" w:color="auto"/>
            </w:tcBorders>
          </w:tcPr>
          <w:p w14:paraId="54B74DF6" w14:textId="77777777" w:rsidR="001D5211" w:rsidRPr="00340914" w:rsidRDefault="001D5211" w:rsidP="00840AC0">
            <w:pPr>
              <w:pStyle w:val="TAR"/>
              <w:rPr>
                <w:rFonts w:cs="Arial"/>
              </w:rPr>
            </w:pPr>
            <w:r w:rsidRPr="00340914">
              <w:rPr>
                <w:rFonts w:cs="Arial"/>
              </w:rPr>
              <w:t>746 MHz</w:t>
            </w:r>
          </w:p>
        </w:tc>
        <w:tc>
          <w:tcPr>
            <w:tcW w:w="244" w:type="dxa"/>
            <w:tcBorders>
              <w:top w:val="single" w:sz="4" w:space="0" w:color="auto"/>
              <w:bottom w:val="single" w:sz="4" w:space="0" w:color="auto"/>
            </w:tcBorders>
          </w:tcPr>
          <w:p w14:paraId="1736AEC9"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7DC1562" w14:textId="77777777" w:rsidR="001D5211" w:rsidRPr="00340914" w:rsidRDefault="001D5211" w:rsidP="00840AC0">
            <w:pPr>
              <w:pStyle w:val="TAL"/>
              <w:rPr>
                <w:rFonts w:cs="Arial"/>
              </w:rPr>
            </w:pPr>
            <w:r w:rsidRPr="00340914">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412D2B91" w14:textId="77777777" w:rsidR="001D5211" w:rsidRPr="00340914" w:rsidRDefault="001D5211" w:rsidP="00840AC0">
            <w:pPr>
              <w:pStyle w:val="TAC"/>
              <w:rPr>
                <w:rFonts w:cs="Arial"/>
              </w:rPr>
            </w:pPr>
            <w:r w:rsidRPr="00340914">
              <w:rPr>
                <w:rFonts w:cs="Arial"/>
              </w:rPr>
              <w:t>FDD</w:t>
            </w:r>
          </w:p>
        </w:tc>
      </w:tr>
      <w:tr w:rsidR="001D5211" w:rsidRPr="00340914" w14:paraId="3D8D2D4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00F80F5" w14:textId="77777777" w:rsidR="001D5211" w:rsidRPr="00340914" w:rsidRDefault="001D5211" w:rsidP="00840AC0">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14:paraId="5DD30AD9" w14:textId="77777777" w:rsidR="001D5211" w:rsidRPr="00340914" w:rsidRDefault="001D5211" w:rsidP="00840AC0">
            <w:pPr>
              <w:pStyle w:val="TAR"/>
              <w:rPr>
                <w:rFonts w:cs="Arial"/>
              </w:rPr>
            </w:pPr>
            <w:r w:rsidRPr="00340914">
              <w:rPr>
                <w:rFonts w:cs="Arial"/>
              </w:rPr>
              <w:t>788 MHz</w:t>
            </w:r>
          </w:p>
        </w:tc>
        <w:tc>
          <w:tcPr>
            <w:tcW w:w="284" w:type="dxa"/>
            <w:tcBorders>
              <w:top w:val="single" w:sz="4" w:space="0" w:color="auto"/>
              <w:bottom w:val="single" w:sz="4" w:space="0" w:color="auto"/>
            </w:tcBorders>
          </w:tcPr>
          <w:p w14:paraId="04540A7E"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7232737" w14:textId="77777777" w:rsidR="001D5211" w:rsidRPr="00340914" w:rsidRDefault="001D5211" w:rsidP="00840AC0">
            <w:pPr>
              <w:pStyle w:val="TAL"/>
              <w:rPr>
                <w:rFonts w:cs="Arial"/>
              </w:rPr>
            </w:pPr>
            <w:r w:rsidRPr="00340914">
              <w:rPr>
                <w:rFonts w:cs="Arial"/>
              </w:rPr>
              <w:t>798 MHz</w:t>
            </w:r>
          </w:p>
        </w:tc>
        <w:tc>
          <w:tcPr>
            <w:tcW w:w="1209" w:type="dxa"/>
            <w:tcBorders>
              <w:top w:val="single" w:sz="4" w:space="0" w:color="auto"/>
              <w:bottom w:val="single" w:sz="4" w:space="0" w:color="auto"/>
            </w:tcBorders>
          </w:tcPr>
          <w:p w14:paraId="0AA43F9A" w14:textId="77777777" w:rsidR="001D5211" w:rsidRPr="00340914" w:rsidRDefault="001D5211" w:rsidP="00840AC0">
            <w:pPr>
              <w:pStyle w:val="TAR"/>
              <w:rPr>
                <w:rFonts w:cs="Arial"/>
              </w:rPr>
            </w:pPr>
            <w:r w:rsidRPr="00340914">
              <w:rPr>
                <w:rFonts w:cs="Arial"/>
              </w:rPr>
              <w:t>758 MHz</w:t>
            </w:r>
          </w:p>
        </w:tc>
        <w:tc>
          <w:tcPr>
            <w:tcW w:w="244" w:type="dxa"/>
            <w:tcBorders>
              <w:top w:val="single" w:sz="4" w:space="0" w:color="auto"/>
              <w:bottom w:val="single" w:sz="4" w:space="0" w:color="auto"/>
            </w:tcBorders>
          </w:tcPr>
          <w:p w14:paraId="5A28A985"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4FC4475" w14:textId="77777777" w:rsidR="001D5211" w:rsidRPr="00340914" w:rsidRDefault="001D5211" w:rsidP="00840AC0">
            <w:pPr>
              <w:pStyle w:val="TAL"/>
              <w:rPr>
                <w:rFonts w:cs="Arial"/>
              </w:rPr>
            </w:pPr>
            <w:r w:rsidRPr="00340914">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3CDB20FC" w14:textId="77777777" w:rsidR="001D5211" w:rsidRPr="00340914" w:rsidRDefault="001D5211" w:rsidP="00840AC0">
            <w:pPr>
              <w:pStyle w:val="TAC"/>
              <w:rPr>
                <w:rFonts w:cs="Arial"/>
              </w:rPr>
            </w:pPr>
            <w:r w:rsidRPr="00340914">
              <w:rPr>
                <w:rFonts w:cs="Arial"/>
              </w:rPr>
              <w:t>FDD</w:t>
            </w:r>
          </w:p>
        </w:tc>
      </w:tr>
      <w:tr w:rsidR="001D5211" w:rsidRPr="00340914" w14:paraId="2999DC1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C0ECC70" w14:textId="77777777" w:rsidR="001D5211" w:rsidRPr="00340914" w:rsidRDefault="001D5211" w:rsidP="00840AC0">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14:paraId="0EC5E81D" w14:textId="77777777" w:rsidR="001D5211" w:rsidRPr="00340914" w:rsidRDefault="001D5211" w:rsidP="00840AC0">
            <w:pPr>
              <w:pStyle w:val="TAR"/>
              <w:rPr>
                <w:rFonts w:cs="Arial"/>
              </w:rPr>
            </w:pPr>
            <w:r w:rsidRPr="00340914">
              <w:rPr>
                <w:rFonts w:cs="Arial"/>
              </w:rPr>
              <w:t>Reserved</w:t>
            </w:r>
          </w:p>
        </w:tc>
        <w:tc>
          <w:tcPr>
            <w:tcW w:w="284" w:type="dxa"/>
            <w:tcBorders>
              <w:top w:val="single" w:sz="4" w:space="0" w:color="auto"/>
              <w:bottom w:val="single" w:sz="4" w:space="0" w:color="auto"/>
            </w:tcBorders>
          </w:tcPr>
          <w:p w14:paraId="59666B16" w14:textId="77777777" w:rsidR="001D5211" w:rsidRPr="00340914" w:rsidRDefault="001D5211" w:rsidP="00840AC0">
            <w:pPr>
              <w:pStyle w:val="TAC"/>
              <w:rPr>
                <w:rFonts w:cs="Arial"/>
              </w:rPr>
            </w:pPr>
          </w:p>
        </w:tc>
        <w:tc>
          <w:tcPr>
            <w:tcW w:w="1202" w:type="dxa"/>
            <w:tcBorders>
              <w:top w:val="single" w:sz="4" w:space="0" w:color="auto"/>
              <w:bottom w:val="single" w:sz="4" w:space="0" w:color="auto"/>
              <w:right w:val="single" w:sz="4" w:space="0" w:color="auto"/>
            </w:tcBorders>
          </w:tcPr>
          <w:p w14:paraId="492720EE" w14:textId="77777777" w:rsidR="001D5211" w:rsidRPr="00340914" w:rsidRDefault="001D5211" w:rsidP="00840AC0">
            <w:pPr>
              <w:pStyle w:val="TAL"/>
              <w:rPr>
                <w:rFonts w:cs="Arial"/>
              </w:rPr>
            </w:pPr>
          </w:p>
        </w:tc>
        <w:tc>
          <w:tcPr>
            <w:tcW w:w="1209" w:type="dxa"/>
            <w:tcBorders>
              <w:top w:val="single" w:sz="4" w:space="0" w:color="auto"/>
              <w:bottom w:val="single" w:sz="4" w:space="0" w:color="auto"/>
            </w:tcBorders>
          </w:tcPr>
          <w:p w14:paraId="7D27208D" w14:textId="77777777" w:rsidR="001D5211" w:rsidRPr="00340914" w:rsidRDefault="001D5211" w:rsidP="00840AC0">
            <w:pPr>
              <w:pStyle w:val="TAR"/>
              <w:rPr>
                <w:rFonts w:cs="Arial"/>
              </w:rPr>
            </w:pPr>
            <w:r w:rsidRPr="00340914">
              <w:rPr>
                <w:rFonts w:cs="Arial"/>
              </w:rPr>
              <w:t>Reserved</w:t>
            </w:r>
          </w:p>
        </w:tc>
        <w:tc>
          <w:tcPr>
            <w:tcW w:w="244" w:type="dxa"/>
            <w:tcBorders>
              <w:top w:val="single" w:sz="4" w:space="0" w:color="auto"/>
              <w:bottom w:val="single" w:sz="4" w:space="0" w:color="auto"/>
            </w:tcBorders>
          </w:tcPr>
          <w:p w14:paraId="6118B61C" w14:textId="77777777" w:rsidR="001D5211" w:rsidRPr="00340914" w:rsidRDefault="001D5211" w:rsidP="00840AC0">
            <w:pPr>
              <w:pStyle w:val="TAC"/>
              <w:rPr>
                <w:rFonts w:cs="Arial"/>
              </w:rPr>
            </w:pPr>
          </w:p>
        </w:tc>
        <w:tc>
          <w:tcPr>
            <w:tcW w:w="1185" w:type="dxa"/>
            <w:tcBorders>
              <w:top w:val="single" w:sz="4" w:space="0" w:color="auto"/>
              <w:bottom w:val="single" w:sz="4" w:space="0" w:color="auto"/>
              <w:right w:val="single" w:sz="4" w:space="0" w:color="auto"/>
            </w:tcBorders>
          </w:tcPr>
          <w:p w14:paraId="0C0F37CD" w14:textId="77777777" w:rsidR="001D5211" w:rsidRPr="00340914" w:rsidRDefault="001D5211" w:rsidP="00840AC0">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3EDC6EF7" w14:textId="77777777" w:rsidR="001D5211" w:rsidRPr="00340914" w:rsidRDefault="001D5211" w:rsidP="00840AC0">
            <w:pPr>
              <w:pStyle w:val="TAC"/>
              <w:rPr>
                <w:rFonts w:cs="Arial"/>
              </w:rPr>
            </w:pPr>
            <w:r w:rsidRPr="00340914">
              <w:rPr>
                <w:rFonts w:cs="Arial"/>
              </w:rPr>
              <w:t>FDD</w:t>
            </w:r>
          </w:p>
        </w:tc>
      </w:tr>
      <w:tr w:rsidR="001D5211" w:rsidRPr="00340914" w14:paraId="00C6CB0E"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E9E0AF9" w14:textId="77777777" w:rsidR="001D5211" w:rsidRPr="00340914" w:rsidRDefault="001D5211" w:rsidP="00840AC0">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14:paraId="60179C0A" w14:textId="77777777" w:rsidR="001D5211" w:rsidRPr="00340914" w:rsidRDefault="001D5211" w:rsidP="00840AC0">
            <w:pPr>
              <w:pStyle w:val="TAR"/>
              <w:rPr>
                <w:rFonts w:cs="Arial"/>
              </w:rPr>
            </w:pPr>
            <w:r w:rsidRPr="00340914">
              <w:rPr>
                <w:rFonts w:cs="Arial"/>
              </w:rPr>
              <w:t>Reserved</w:t>
            </w:r>
          </w:p>
        </w:tc>
        <w:tc>
          <w:tcPr>
            <w:tcW w:w="284" w:type="dxa"/>
            <w:tcBorders>
              <w:top w:val="single" w:sz="4" w:space="0" w:color="auto"/>
              <w:bottom w:val="single" w:sz="4" w:space="0" w:color="auto"/>
            </w:tcBorders>
          </w:tcPr>
          <w:p w14:paraId="04CA2492" w14:textId="77777777" w:rsidR="001D5211" w:rsidRPr="00340914" w:rsidRDefault="001D5211" w:rsidP="00840AC0">
            <w:pPr>
              <w:pStyle w:val="TAC"/>
              <w:rPr>
                <w:rFonts w:cs="Arial"/>
              </w:rPr>
            </w:pPr>
          </w:p>
        </w:tc>
        <w:tc>
          <w:tcPr>
            <w:tcW w:w="1202" w:type="dxa"/>
            <w:tcBorders>
              <w:top w:val="single" w:sz="4" w:space="0" w:color="auto"/>
              <w:bottom w:val="single" w:sz="4" w:space="0" w:color="auto"/>
              <w:right w:val="single" w:sz="4" w:space="0" w:color="auto"/>
            </w:tcBorders>
          </w:tcPr>
          <w:p w14:paraId="59E9AEF5" w14:textId="77777777" w:rsidR="001D5211" w:rsidRPr="00340914" w:rsidRDefault="001D5211" w:rsidP="00840AC0">
            <w:pPr>
              <w:pStyle w:val="TAL"/>
              <w:rPr>
                <w:rFonts w:cs="Arial"/>
              </w:rPr>
            </w:pPr>
          </w:p>
        </w:tc>
        <w:tc>
          <w:tcPr>
            <w:tcW w:w="1209" w:type="dxa"/>
            <w:tcBorders>
              <w:top w:val="single" w:sz="4" w:space="0" w:color="auto"/>
              <w:bottom w:val="single" w:sz="4" w:space="0" w:color="auto"/>
            </w:tcBorders>
          </w:tcPr>
          <w:p w14:paraId="74E9D680" w14:textId="77777777" w:rsidR="001D5211" w:rsidRPr="00340914" w:rsidRDefault="001D5211" w:rsidP="00840AC0">
            <w:pPr>
              <w:pStyle w:val="TAR"/>
              <w:rPr>
                <w:rFonts w:cs="Arial"/>
              </w:rPr>
            </w:pPr>
            <w:r w:rsidRPr="00340914">
              <w:rPr>
                <w:rFonts w:cs="Arial"/>
              </w:rPr>
              <w:t>Reserved</w:t>
            </w:r>
          </w:p>
        </w:tc>
        <w:tc>
          <w:tcPr>
            <w:tcW w:w="244" w:type="dxa"/>
            <w:tcBorders>
              <w:top w:val="single" w:sz="4" w:space="0" w:color="auto"/>
              <w:bottom w:val="single" w:sz="4" w:space="0" w:color="auto"/>
            </w:tcBorders>
          </w:tcPr>
          <w:p w14:paraId="49D6E31C" w14:textId="77777777" w:rsidR="001D5211" w:rsidRPr="00340914" w:rsidRDefault="001D5211" w:rsidP="00840AC0">
            <w:pPr>
              <w:pStyle w:val="TAC"/>
              <w:rPr>
                <w:rFonts w:cs="Arial"/>
              </w:rPr>
            </w:pPr>
          </w:p>
        </w:tc>
        <w:tc>
          <w:tcPr>
            <w:tcW w:w="1185" w:type="dxa"/>
            <w:tcBorders>
              <w:top w:val="single" w:sz="4" w:space="0" w:color="auto"/>
              <w:bottom w:val="single" w:sz="4" w:space="0" w:color="auto"/>
              <w:right w:val="single" w:sz="4" w:space="0" w:color="auto"/>
            </w:tcBorders>
          </w:tcPr>
          <w:p w14:paraId="53D397B1" w14:textId="77777777" w:rsidR="001D5211" w:rsidRPr="00340914" w:rsidRDefault="001D5211" w:rsidP="00840AC0">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776F3811" w14:textId="77777777" w:rsidR="001D5211" w:rsidRPr="00340914" w:rsidRDefault="001D5211" w:rsidP="00840AC0">
            <w:pPr>
              <w:pStyle w:val="TAC"/>
              <w:rPr>
                <w:rFonts w:cs="Arial"/>
              </w:rPr>
            </w:pPr>
            <w:r w:rsidRPr="00340914">
              <w:rPr>
                <w:rFonts w:cs="Arial"/>
              </w:rPr>
              <w:t>FDD</w:t>
            </w:r>
          </w:p>
        </w:tc>
      </w:tr>
      <w:tr w:rsidR="001D5211" w:rsidRPr="00340914" w14:paraId="285034C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5689AB2" w14:textId="77777777" w:rsidR="001D5211" w:rsidRPr="00340914" w:rsidRDefault="001D5211" w:rsidP="00840AC0">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14:paraId="79038ADC" w14:textId="77777777" w:rsidR="001D5211" w:rsidRPr="00340914" w:rsidRDefault="001D5211" w:rsidP="00840AC0">
            <w:pPr>
              <w:pStyle w:val="TAR"/>
              <w:rPr>
                <w:rFonts w:cs="Arial"/>
              </w:rPr>
            </w:pPr>
            <w:r w:rsidRPr="00340914">
              <w:rPr>
                <w:rFonts w:cs="Arial"/>
              </w:rPr>
              <w:t xml:space="preserve">704 MHz </w:t>
            </w:r>
          </w:p>
        </w:tc>
        <w:tc>
          <w:tcPr>
            <w:tcW w:w="284" w:type="dxa"/>
            <w:tcBorders>
              <w:top w:val="single" w:sz="4" w:space="0" w:color="auto"/>
              <w:bottom w:val="single" w:sz="4" w:space="0" w:color="auto"/>
            </w:tcBorders>
          </w:tcPr>
          <w:p w14:paraId="17F30A51"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1DF8A95" w14:textId="77777777" w:rsidR="001D5211" w:rsidRPr="00340914" w:rsidRDefault="001D5211" w:rsidP="00840AC0">
            <w:pPr>
              <w:pStyle w:val="TAL"/>
              <w:rPr>
                <w:rFonts w:cs="Arial"/>
              </w:rPr>
            </w:pPr>
            <w:r w:rsidRPr="00340914">
              <w:rPr>
                <w:rFonts w:cs="Arial"/>
              </w:rPr>
              <w:t>716 MHz</w:t>
            </w:r>
          </w:p>
        </w:tc>
        <w:tc>
          <w:tcPr>
            <w:tcW w:w="1209" w:type="dxa"/>
            <w:tcBorders>
              <w:top w:val="single" w:sz="4" w:space="0" w:color="auto"/>
              <w:bottom w:val="single" w:sz="4" w:space="0" w:color="auto"/>
            </w:tcBorders>
          </w:tcPr>
          <w:p w14:paraId="57D46911" w14:textId="77777777" w:rsidR="001D5211" w:rsidRPr="00340914" w:rsidRDefault="001D5211" w:rsidP="00840AC0">
            <w:pPr>
              <w:pStyle w:val="TAR"/>
              <w:rPr>
                <w:rFonts w:cs="Arial"/>
              </w:rPr>
            </w:pPr>
            <w:r w:rsidRPr="00340914">
              <w:rPr>
                <w:rFonts w:cs="Arial"/>
              </w:rPr>
              <w:t>734 MHz</w:t>
            </w:r>
          </w:p>
        </w:tc>
        <w:tc>
          <w:tcPr>
            <w:tcW w:w="244" w:type="dxa"/>
            <w:tcBorders>
              <w:top w:val="single" w:sz="4" w:space="0" w:color="auto"/>
              <w:bottom w:val="single" w:sz="4" w:space="0" w:color="auto"/>
            </w:tcBorders>
          </w:tcPr>
          <w:p w14:paraId="0ACFA372"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ABDFFF7" w14:textId="77777777" w:rsidR="001D5211" w:rsidRPr="00340914" w:rsidRDefault="001D5211" w:rsidP="00840AC0">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46117F5F" w14:textId="77777777" w:rsidR="001D5211" w:rsidRPr="00340914" w:rsidRDefault="001D5211" w:rsidP="00840AC0">
            <w:pPr>
              <w:pStyle w:val="TAC"/>
              <w:rPr>
                <w:rFonts w:cs="Arial"/>
              </w:rPr>
            </w:pPr>
            <w:r w:rsidRPr="00340914">
              <w:rPr>
                <w:rFonts w:cs="Arial"/>
              </w:rPr>
              <w:t>FDD</w:t>
            </w:r>
          </w:p>
        </w:tc>
      </w:tr>
      <w:tr w:rsidR="001D5211" w:rsidRPr="00340914" w14:paraId="7E1AFDD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805AB42" w14:textId="77777777" w:rsidR="001D5211" w:rsidRPr="00340914" w:rsidRDefault="001D5211" w:rsidP="00840AC0">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14:paraId="7C87CB34" w14:textId="77777777" w:rsidR="001D5211" w:rsidRPr="00340914" w:rsidRDefault="001D5211" w:rsidP="00840AC0">
            <w:pPr>
              <w:pStyle w:val="TAR"/>
              <w:rPr>
                <w:rFonts w:cs="Arial"/>
              </w:rPr>
            </w:pPr>
            <w:r w:rsidRPr="00340914">
              <w:rPr>
                <w:rFonts w:cs="Arial"/>
              </w:rPr>
              <w:t xml:space="preserve">815 MHz </w:t>
            </w:r>
          </w:p>
        </w:tc>
        <w:tc>
          <w:tcPr>
            <w:tcW w:w="284" w:type="dxa"/>
            <w:tcBorders>
              <w:top w:val="single" w:sz="4" w:space="0" w:color="auto"/>
              <w:bottom w:val="single" w:sz="4" w:space="0" w:color="auto"/>
            </w:tcBorders>
          </w:tcPr>
          <w:p w14:paraId="008B8DFE"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4D305BF" w14:textId="77777777" w:rsidR="001D5211" w:rsidRPr="00340914" w:rsidRDefault="001D5211" w:rsidP="00840AC0">
            <w:pPr>
              <w:pStyle w:val="TAL"/>
              <w:rPr>
                <w:rFonts w:cs="Arial"/>
              </w:rPr>
            </w:pPr>
            <w:r w:rsidRPr="00340914">
              <w:rPr>
                <w:rFonts w:cs="Arial"/>
              </w:rPr>
              <w:t>830 MHz</w:t>
            </w:r>
          </w:p>
        </w:tc>
        <w:tc>
          <w:tcPr>
            <w:tcW w:w="1209" w:type="dxa"/>
            <w:tcBorders>
              <w:top w:val="single" w:sz="4" w:space="0" w:color="auto"/>
              <w:bottom w:val="single" w:sz="4" w:space="0" w:color="auto"/>
            </w:tcBorders>
          </w:tcPr>
          <w:p w14:paraId="2E9013E8" w14:textId="77777777" w:rsidR="001D5211" w:rsidRPr="00340914" w:rsidRDefault="001D5211" w:rsidP="00840AC0">
            <w:pPr>
              <w:pStyle w:val="TAR"/>
              <w:rPr>
                <w:rFonts w:cs="Arial"/>
              </w:rPr>
            </w:pPr>
            <w:r w:rsidRPr="00340914">
              <w:rPr>
                <w:rFonts w:cs="Arial"/>
              </w:rPr>
              <w:t>860 MHz</w:t>
            </w:r>
          </w:p>
        </w:tc>
        <w:tc>
          <w:tcPr>
            <w:tcW w:w="244" w:type="dxa"/>
            <w:tcBorders>
              <w:top w:val="single" w:sz="4" w:space="0" w:color="auto"/>
              <w:bottom w:val="single" w:sz="4" w:space="0" w:color="auto"/>
            </w:tcBorders>
          </w:tcPr>
          <w:p w14:paraId="68586E00"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380D1D4" w14:textId="77777777" w:rsidR="001D5211" w:rsidRPr="00340914" w:rsidRDefault="001D5211" w:rsidP="00840AC0">
            <w:pPr>
              <w:pStyle w:val="TAL"/>
              <w:rPr>
                <w:rFonts w:cs="Arial"/>
              </w:rPr>
            </w:pPr>
            <w:r w:rsidRPr="00340914">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1FFE6951" w14:textId="77777777" w:rsidR="001D5211" w:rsidRPr="00340914" w:rsidRDefault="001D5211" w:rsidP="00840AC0">
            <w:pPr>
              <w:pStyle w:val="TAC"/>
              <w:rPr>
                <w:rFonts w:cs="Arial"/>
              </w:rPr>
            </w:pPr>
            <w:r w:rsidRPr="00340914">
              <w:rPr>
                <w:rFonts w:cs="Arial"/>
              </w:rPr>
              <w:t>FDD</w:t>
            </w:r>
          </w:p>
        </w:tc>
      </w:tr>
      <w:tr w:rsidR="001D5211" w:rsidRPr="00340914" w14:paraId="5DD743E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C895B3A" w14:textId="77777777" w:rsidR="001D5211" w:rsidRPr="00340914" w:rsidRDefault="001D5211" w:rsidP="00840AC0">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14:paraId="6C7DA166" w14:textId="77777777" w:rsidR="001D5211" w:rsidRPr="00340914" w:rsidRDefault="001D5211" w:rsidP="00840AC0">
            <w:pPr>
              <w:pStyle w:val="TAR"/>
              <w:rPr>
                <w:rFonts w:cs="Arial"/>
              </w:rPr>
            </w:pPr>
            <w:r w:rsidRPr="00340914">
              <w:rPr>
                <w:rFonts w:cs="Arial"/>
              </w:rPr>
              <w:t xml:space="preserve">830 MHz </w:t>
            </w:r>
          </w:p>
        </w:tc>
        <w:tc>
          <w:tcPr>
            <w:tcW w:w="284" w:type="dxa"/>
            <w:tcBorders>
              <w:top w:val="single" w:sz="4" w:space="0" w:color="auto"/>
              <w:bottom w:val="single" w:sz="4" w:space="0" w:color="auto"/>
            </w:tcBorders>
          </w:tcPr>
          <w:p w14:paraId="2AA5C476"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46EA6D4" w14:textId="77777777" w:rsidR="001D5211" w:rsidRPr="00340914" w:rsidRDefault="001D5211" w:rsidP="00840AC0">
            <w:pPr>
              <w:pStyle w:val="TAL"/>
              <w:rPr>
                <w:rFonts w:cs="Arial"/>
              </w:rPr>
            </w:pPr>
            <w:r w:rsidRPr="00340914">
              <w:rPr>
                <w:rFonts w:cs="Arial"/>
              </w:rPr>
              <w:t>845 MHz</w:t>
            </w:r>
          </w:p>
        </w:tc>
        <w:tc>
          <w:tcPr>
            <w:tcW w:w="1209" w:type="dxa"/>
            <w:tcBorders>
              <w:top w:val="single" w:sz="4" w:space="0" w:color="auto"/>
              <w:bottom w:val="single" w:sz="4" w:space="0" w:color="auto"/>
            </w:tcBorders>
          </w:tcPr>
          <w:p w14:paraId="1402E331" w14:textId="77777777" w:rsidR="001D5211" w:rsidRPr="00340914" w:rsidRDefault="001D5211" w:rsidP="00840AC0">
            <w:pPr>
              <w:pStyle w:val="TAR"/>
              <w:rPr>
                <w:rFonts w:cs="Arial"/>
              </w:rPr>
            </w:pPr>
            <w:r w:rsidRPr="00340914">
              <w:rPr>
                <w:rFonts w:cs="Arial"/>
              </w:rPr>
              <w:t>875 MHz</w:t>
            </w:r>
          </w:p>
        </w:tc>
        <w:tc>
          <w:tcPr>
            <w:tcW w:w="244" w:type="dxa"/>
            <w:tcBorders>
              <w:top w:val="single" w:sz="4" w:space="0" w:color="auto"/>
              <w:bottom w:val="single" w:sz="4" w:space="0" w:color="auto"/>
            </w:tcBorders>
          </w:tcPr>
          <w:p w14:paraId="4DD28FEA"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1E7D7EE" w14:textId="77777777" w:rsidR="001D5211" w:rsidRPr="00340914" w:rsidRDefault="001D5211" w:rsidP="00840AC0">
            <w:pPr>
              <w:pStyle w:val="TAL"/>
              <w:rPr>
                <w:rFonts w:cs="Arial"/>
              </w:rPr>
            </w:pPr>
            <w:r w:rsidRPr="00340914">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565389B8" w14:textId="77777777" w:rsidR="001D5211" w:rsidRPr="00340914" w:rsidRDefault="001D5211" w:rsidP="00840AC0">
            <w:pPr>
              <w:pStyle w:val="TAC"/>
              <w:rPr>
                <w:rFonts w:cs="Arial"/>
              </w:rPr>
            </w:pPr>
            <w:r w:rsidRPr="00340914">
              <w:rPr>
                <w:rFonts w:cs="Arial"/>
              </w:rPr>
              <w:t>FDD</w:t>
            </w:r>
          </w:p>
        </w:tc>
      </w:tr>
      <w:tr w:rsidR="001D5211" w:rsidRPr="00340914" w14:paraId="2C1996A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65458D2" w14:textId="77777777" w:rsidR="001D5211" w:rsidRPr="00340914" w:rsidRDefault="001D5211" w:rsidP="00840AC0">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14:paraId="0CE045B6" w14:textId="77777777" w:rsidR="001D5211" w:rsidRPr="00340914" w:rsidRDefault="001D5211" w:rsidP="00840AC0">
            <w:pPr>
              <w:pStyle w:val="TAR"/>
              <w:rPr>
                <w:rFonts w:cs="Arial"/>
              </w:rPr>
            </w:pPr>
            <w:r w:rsidRPr="00340914">
              <w:rPr>
                <w:rFonts w:cs="Arial"/>
              </w:rPr>
              <w:t>832 MHz</w:t>
            </w:r>
          </w:p>
        </w:tc>
        <w:tc>
          <w:tcPr>
            <w:tcW w:w="284" w:type="dxa"/>
            <w:tcBorders>
              <w:top w:val="single" w:sz="4" w:space="0" w:color="auto"/>
              <w:bottom w:val="single" w:sz="4" w:space="0" w:color="auto"/>
            </w:tcBorders>
          </w:tcPr>
          <w:p w14:paraId="12DF0D4B"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20DB63D" w14:textId="77777777" w:rsidR="001D5211" w:rsidRPr="00340914" w:rsidRDefault="001D5211" w:rsidP="00840AC0">
            <w:pPr>
              <w:pStyle w:val="TAL"/>
              <w:rPr>
                <w:rFonts w:cs="Arial"/>
              </w:rPr>
            </w:pPr>
            <w:r w:rsidRPr="00340914">
              <w:rPr>
                <w:rFonts w:cs="Arial"/>
              </w:rPr>
              <w:t>862 MHz</w:t>
            </w:r>
          </w:p>
        </w:tc>
        <w:tc>
          <w:tcPr>
            <w:tcW w:w="1209" w:type="dxa"/>
            <w:tcBorders>
              <w:top w:val="single" w:sz="4" w:space="0" w:color="auto"/>
              <w:bottom w:val="single" w:sz="4" w:space="0" w:color="auto"/>
            </w:tcBorders>
          </w:tcPr>
          <w:p w14:paraId="3314FA48" w14:textId="77777777" w:rsidR="001D5211" w:rsidRPr="00340914" w:rsidRDefault="001D5211" w:rsidP="00840AC0">
            <w:pPr>
              <w:pStyle w:val="TAR"/>
              <w:rPr>
                <w:rFonts w:cs="Arial"/>
              </w:rPr>
            </w:pPr>
            <w:r w:rsidRPr="00340914">
              <w:rPr>
                <w:rFonts w:cs="Arial"/>
              </w:rPr>
              <w:t>791 MHz</w:t>
            </w:r>
          </w:p>
        </w:tc>
        <w:tc>
          <w:tcPr>
            <w:tcW w:w="244" w:type="dxa"/>
            <w:tcBorders>
              <w:top w:val="single" w:sz="4" w:space="0" w:color="auto"/>
              <w:bottom w:val="single" w:sz="4" w:space="0" w:color="auto"/>
            </w:tcBorders>
          </w:tcPr>
          <w:p w14:paraId="46D277DE"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34D6614" w14:textId="77777777" w:rsidR="001D5211" w:rsidRPr="00340914" w:rsidRDefault="001D5211" w:rsidP="00840AC0">
            <w:pPr>
              <w:pStyle w:val="TAL"/>
              <w:rPr>
                <w:rFonts w:cs="Arial"/>
              </w:rPr>
            </w:pPr>
            <w:r w:rsidRPr="00340914">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1B51CC5C" w14:textId="77777777" w:rsidR="001D5211" w:rsidRPr="00340914" w:rsidRDefault="001D5211" w:rsidP="00840AC0">
            <w:pPr>
              <w:pStyle w:val="TAC"/>
              <w:rPr>
                <w:rFonts w:cs="Arial"/>
              </w:rPr>
            </w:pPr>
            <w:r w:rsidRPr="00340914">
              <w:rPr>
                <w:lang w:eastAsia="ja-JP"/>
              </w:rPr>
              <w:t>FDD</w:t>
            </w:r>
          </w:p>
        </w:tc>
      </w:tr>
      <w:tr w:rsidR="001D5211" w:rsidRPr="00340914" w14:paraId="6032A21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CB5451B" w14:textId="77777777" w:rsidR="001D5211" w:rsidRPr="00340914" w:rsidRDefault="001D5211" w:rsidP="00840AC0">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14:paraId="0128FEBE" w14:textId="77777777" w:rsidR="001D5211" w:rsidRPr="00340914" w:rsidRDefault="001D5211" w:rsidP="00840AC0">
            <w:pPr>
              <w:pStyle w:val="TAR"/>
              <w:wordWrap w:val="0"/>
              <w:rPr>
                <w:rFonts w:cs="Arial"/>
              </w:rPr>
            </w:pPr>
            <w:r w:rsidRPr="00340914">
              <w:rPr>
                <w:rFonts w:cs="Arial"/>
              </w:rPr>
              <w:t>1447.9 MHz</w:t>
            </w:r>
          </w:p>
        </w:tc>
        <w:tc>
          <w:tcPr>
            <w:tcW w:w="284" w:type="dxa"/>
            <w:tcBorders>
              <w:top w:val="single" w:sz="4" w:space="0" w:color="auto"/>
              <w:bottom w:val="single" w:sz="4" w:space="0" w:color="auto"/>
            </w:tcBorders>
          </w:tcPr>
          <w:p w14:paraId="1CC18216"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6A84F46" w14:textId="77777777" w:rsidR="001D5211" w:rsidRPr="00340914" w:rsidRDefault="001D5211" w:rsidP="00840AC0">
            <w:pPr>
              <w:pStyle w:val="TAL"/>
              <w:rPr>
                <w:rFonts w:cs="Arial"/>
              </w:rPr>
            </w:pPr>
            <w:r w:rsidRPr="00340914">
              <w:rPr>
                <w:rFonts w:cs="Arial"/>
              </w:rPr>
              <w:t>1462.9 MHz</w:t>
            </w:r>
          </w:p>
        </w:tc>
        <w:tc>
          <w:tcPr>
            <w:tcW w:w="1209" w:type="dxa"/>
            <w:tcBorders>
              <w:top w:val="single" w:sz="4" w:space="0" w:color="auto"/>
              <w:bottom w:val="single" w:sz="4" w:space="0" w:color="auto"/>
            </w:tcBorders>
          </w:tcPr>
          <w:p w14:paraId="41F60822" w14:textId="77777777" w:rsidR="001D5211" w:rsidRPr="00340914" w:rsidRDefault="001D5211" w:rsidP="00840AC0">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14:paraId="16A2DE77"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13D341B" w14:textId="77777777" w:rsidR="001D5211" w:rsidRPr="00340914" w:rsidRDefault="001D5211" w:rsidP="00840AC0">
            <w:pPr>
              <w:pStyle w:val="TAL"/>
              <w:rPr>
                <w:rFonts w:cs="Arial"/>
              </w:rPr>
            </w:pPr>
            <w:r w:rsidRPr="00340914">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24049E1E" w14:textId="77777777" w:rsidR="001D5211" w:rsidRPr="00340914" w:rsidRDefault="001D5211" w:rsidP="00840AC0">
            <w:pPr>
              <w:pStyle w:val="TAC"/>
              <w:rPr>
                <w:rFonts w:cs="Arial"/>
              </w:rPr>
            </w:pPr>
            <w:r w:rsidRPr="00340914">
              <w:rPr>
                <w:rFonts w:cs="Arial"/>
              </w:rPr>
              <w:t>FDD</w:t>
            </w:r>
          </w:p>
        </w:tc>
      </w:tr>
      <w:tr w:rsidR="001D5211" w:rsidRPr="00340914" w14:paraId="52ED511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182273D" w14:textId="77777777" w:rsidR="001D5211" w:rsidRPr="00340914" w:rsidRDefault="001D5211" w:rsidP="00840AC0">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14:paraId="49281225" w14:textId="77777777" w:rsidR="001D5211" w:rsidRPr="00340914" w:rsidRDefault="001D5211" w:rsidP="00840AC0">
            <w:pPr>
              <w:pStyle w:val="TAR"/>
              <w:wordWrap w:val="0"/>
              <w:rPr>
                <w:rFonts w:cs="Arial"/>
              </w:rPr>
            </w:pPr>
            <w:r w:rsidRPr="00340914">
              <w:rPr>
                <w:rFonts w:cs="Arial"/>
              </w:rPr>
              <w:t>3410 MHz</w:t>
            </w:r>
          </w:p>
        </w:tc>
        <w:tc>
          <w:tcPr>
            <w:tcW w:w="284" w:type="dxa"/>
            <w:tcBorders>
              <w:top w:val="single" w:sz="4" w:space="0" w:color="auto"/>
              <w:bottom w:val="single" w:sz="4" w:space="0" w:color="auto"/>
            </w:tcBorders>
          </w:tcPr>
          <w:p w14:paraId="214CFE1E"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1BD9539" w14:textId="77777777" w:rsidR="001D5211" w:rsidRPr="00340914" w:rsidRDefault="001D5211" w:rsidP="00840AC0">
            <w:pPr>
              <w:pStyle w:val="TAL"/>
              <w:rPr>
                <w:rFonts w:cs="Arial"/>
              </w:rPr>
            </w:pPr>
            <w:r w:rsidRPr="00340914">
              <w:rPr>
                <w:rFonts w:cs="Arial"/>
              </w:rPr>
              <w:t>3490 MHz</w:t>
            </w:r>
          </w:p>
        </w:tc>
        <w:tc>
          <w:tcPr>
            <w:tcW w:w="1209" w:type="dxa"/>
            <w:tcBorders>
              <w:top w:val="single" w:sz="4" w:space="0" w:color="auto"/>
              <w:bottom w:val="single" w:sz="4" w:space="0" w:color="auto"/>
            </w:tcBorders>
          </w:tcPr>
          <w:p w14:paraId="01127AC3" w14:textId="77777777" w:rsidR="001D5211" w:rsidRPr="00340914" w:rsidRDefault="001D5211" w:rsidP="00840AC0">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14:paraId="3CFC3028"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1D0338B" w14:textId="77777777" w:rsidR="001D5211" w:rsidRPr="00340914" w:rsidRDefault="001D5211" w:rsidP="00840AC0">
            <w:pPr>
              <w:pStyle w:val="TAL"/>
              <w:rPr>
                <w:rFonts w:cs="Arial"/>
              </w:rPr>
            </w:pPr>
            <w:r w:rsidRPr="00340914">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1B56259A" w14:textId="77777777" w:rsidR="001D5211" w:rsidRPr="00340914" w:rsidRDefault="001D5211" w:rsidP="00840AC0">
            <w:pPr>
              <w:pStyle w:val="TAC"/>
              <w:rPr>
                <w:rFonts w:cs="Arial"/>
              </w:rPr>
            </w:pPr>
            <w:r w:rsidRPr="00340914">
              <w:rPr>
                <w:rFonts w:cs="Arial"/>
              </w:rPr>
              <w:t>FDD</w:t>
            </w:r>
          </w:p>
        </w:tc>
      </w:tr>
      <w:tr w:rsidR="001D5211" w:rsidRPr="00340914" w14:paraId="4D9C906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54C0E5B" w14:textId="77777777" w:rsidR="001D5211" w:rsidRPr="00340914" w:rsidRDefault="001D5211" w:rsidP="00840AC0">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14:paraId="01CFABB4" w14:textId="77777777" w:rsidR="001D5211" w:rsidRPr="00340914" w:rsidRDefault="001D5211" w:rsidP="00840AC0">
            <w:pPr>
              <w:pStyle w:val="TAR"/>
              <w:wordWrap w:val="0"/>
              <w:rPr>
                <w:rFonts w:cs="Arial"/>
              </w:rPr>
            </w:pPr>
            <w:r w:rsidRPr="00340914">
              <w:rPr>
                <w:rFonts w:cs="Arial"/>
              </w:rPr>
              <w:t>2000 MHz</w:t>
            </w:r>
          </w:p>
        </w:tc>
        <w:tc>
          <w:tcPr>
            <w:tcW w:w="284" w:type="dxa"/>
            <w:tcBorders>
              <w:top w:val="single" w:sz="4" w:space="0" w:color="auto"/>
              <w:bottom w:val="single" w:sz="4" w:space="0" w:color="auto"/>
            </w:tcBorders>
          </w:tcPr>
          <w:p w14:paraId="16FAC893"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DED5B04" w14:textId="77777777" w:rsidR="001D5211" w:rsidRPr="00340914" w:rsidRDefault="001D5211" w:rsidP="00840AC0">
            <w:pPr>
              <w:pStyle w:val="TAL"/>
              <w:rPr>
                <w:rFonts w:cs="Arial"/>
              </w:rPr>
            </w:pPr>
            <w:r w:rsidRPr="00340914">
              <w:rPr>
                <w:rFonts w:cs="Arial"/>
              </w:rPr>
              <w:t>2020 MHz</w:t>
            </w:r>
          </w:p>
        </w:tc>
        <w:tc>
          <w:tcPr>
            <w:tcW w:w="1209" w:type="dxa"/>
            <w:tcBorders>
              <w:top w:val="single" w:sz="4" w:space="0" w:color="auto"/>
              <w:bottom w:val="single" w:sz="4" w:space="0" w:color="auto"/>
            </w:tcBorders>
          </w:tcPr>
          <w:p w14:paraId="05C967FF" w14:textId="77777777" w:rsidR="001D5211" w:rsidRPr="00340914" w:rsidRDefault="001D5211" w:rsidP="00840AC0">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14:paraId="1AA75650"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0A70924" w14:textId="77777777" w:rsidR="001D5211" w:rsidRPr="00340914" w:rsidRDefault="001D5211" w:rsidP="00840AC0">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431667E5" w14:textId="77777777" w:rsidR="001D5211" w:rsidRPr="00340914" w:rsidRDefault="001D5211" w:rsidP="00840AC0">
            <w:pPr>
              <w:pStyle w:val="TAC"/>
              <w:rPr>
                <w:rFonts w:cs="Arial"/>
              </w:rPr>
            </w:pPr>
            <w:r w:rsidRPr="00340914">
              <w:rPr>
                <w:rFonts w:cs="Arial"/>
              </w:rPr>
              <w:t>FDD</w:t>
            </w:r>
          </w:p>
        </w:tc>
      </w:tr>
      <w:tr w:rsidR="001D5211" w:rsidRPr="00340914" w14:paraId="4D533B2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5CEC48" w14:textId="77777777" w:rsidR="001D5211" w:rsidRPr="00340914" w:rsidRDefault="001D5211" w:rsidP="00840AC0">
            <w:pPr>
              <w:pStyle w:val="TAC"/>
              <w:rPr>
                <w:rFonts w:cs="Arial"/>
              </w:rPr>
            </w:pPr>
            <w:r w:rsidRPr="00340914">
              <w:rPr>
                <w:rFonts w:cs="Arial"/>
              </w:rPr>
              <w:t>24</w:t>
            </w:r>
            <w:r>
              <w:rPr>
                <w:rFonts w:cs="Arial"/>
                <w:vertAlign w:val="superscript"/>
                <w:lang w:eastAsia="en-GB"/>
              </w:rPr>
              <w:t>9</w:t>
            </w:r>
          </w:p>
        </w:tc>
        <w:tc>
          <w:tcPr>
            <w:tcW w:w="1207" w:type="dxa"/>
            <w:tcBorders>
              <w:top w:val="single" w:sz="4" w:space="0" w:color="auto"/>
              <w:left w:val="single" w:sz="4" w:space="0" w:color="auto"/>
              <w:bottom w:val="single" w:sz="4" w:space="0" w:color="auto"/>
            </w:tcBorders>
          </w:tcPr>
          <w:p w14:paraId="29E13B5B" w14:textId="77777777" w:rsidR="001D5211" w:rsidRPr="00340914" w:rsidRDefault="001D5211" w:rsidP="00840AC0">
            <w:pPr>
              <w:pStyle w:val="TAR"/>
              <w:wordWrap w:val="0"/>
              <w:jc w:val="center"/>
              <w:rPr>
                <w:rFonts w:cs="Arial"/>
              </w:rPr>
            </w:pPr>
            <w:r w:rsidRPr="00340914">
              <w:rPr>
                <w:rFonts w:cs="Arial"/>
              </w:rPr>
              <w:t>1626.5 MHz</w:t>
            </w:r>
          </w:p>
        </w:tc>
        <w:tc>
          <w:tcPr>
            <w:tcW w:w="284" w:type="dxa"/>
            <w:tcBorders>
              <w:top w:val="single" w:sz="4" w:space="0" w:color="auto"/>
              <w:bottom w:val="single" w:sz="4" w:space="0" w:color="auto"/>
            </w:tcBorders>
          </w:tcPr>
          <w:p w14:paraId="40AEEA8D"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168EA8F" w14:textId="77777777" w:rsidR="001D5211" w:rsidRPr="00340914" w:rsidRDefault="001D5211" w:rsidP="00840AC0">
            <w:pPr>
              <w:pStyle w:val="TAL"/>
              <w:rPr>
                <w:rFonts w:cs="Arial"/>
              </w:rPr>
            </w:pPr>
            <w:r w:rsidRPr="00340914">
              <w:rPr>
                <w:rFonts w:cs="Arial"/>
              </w:rPr>
              <w:t>1660.5 MHz</w:t>
            </w:r>
          </w:p>
        </w:tc>
        <w:tc>
          <w:tcPr>
            <w:tcW w:w="1209" w:type="dxa"/>
            <w:tcBorders>
              <w:top w:val="single" w:sz="4" w:space="0" w:color="auto"/>
              <w:bottom w:val="single" w:sz="4" w:space="0" w:color="auto"/>
            </w:tcBorders>
          </w:tcPr>
          <w:p w14:paraId="00FB206F" w14:textId="77777777" w:rsidR="001D5211" w:rsidRPr="00340914" w:rsidRDefault="001D5211" w:rsidP="00840AC0">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14:paraId="3D17E371"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87D4AD4" w14:textId="77777777" w:rsidR="001D5211" w:rsidRPr="00340914" w:rsidRDefault="001D5211" w:rsidP="00840AC0">
            <w:pPr>
              <w:pStyle w:val="TAL"/>
              <w:rPr>
                <w:rFonts w:cs="Arial"/>
              </w:rPr>
            </w:pPr>
            <w:r w:rsidRPr="00340914">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59AC9815" w14:textId="77777777" w:rsidR="001D5211" w:rsidRPr="00340914" w:rsidRDefault="001D5211" w:rsidP="00840AC0">
            <w:pPr>
              <w:pStyle w:val="TAC"/>
              <w:rPr>
                <w:rFonts w:cs="Arial"/>
              </w:rPr>
            </w:pPr>
            <w:r w:rsidRPr="00340914">
              <w:rPr>
                <w:rFonts w:cs="Arial"/>
              </w:rPr>
              <w:t>FDD</w:t>
            </w:r>
          </w:p>
        </w:tc>
      </w:tr>
      <w:tr w:rsidR="001D5211" w:rsidRPr="00340914" w14:paraId="6D361DC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D10A1EF" w14:textId="77777777" w:rsidR="001D5211" w:rsidRPr="00340914" w:rsidRDefault="001D5211" w:rsidP="00840AC0">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14:paraId="5220F6BC" w14:textId="77777777" w:rsidR="001D5211" w:rsidRPr="00340914" w:rsidRDefault="001D5211" w:rsidP="00840AC0">
            <w:pPr>
              <w:pStyle w:val="TAR"/>
              <w:wordWrap w:val="0"/>
              <w:jc w:val="center"/>
              <w:rPr>
                <w:rFonts w:cs="Arial"/>
              </w:rPr>
            </w:pPr>
            <w:r w:rsidRPr="00340914">
              <w:rPr>
                <w:rFonts w:cs="Arial"/>
              </w:rPr>
              <w:t>1850 MHz</w:t>
            </w:r>
          </w:p>
        </w:tc>
        <w:tc>
          <w:tcPr>
            <w:tcW w:w="284" w:type="dxa"/>
            <w:tcBorders>
              <w:top w:val="single" w:sz="4" w:space="0" w:color="auto"/>
              <w:bottom w:val="single" w:sz="4" w:space="0" w:color="auto"/>
            </w:tcBorders>
          </w:tcPr>
          <w:p w14:paraId="55A66AE1"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C5F18BF" w14:textId="77777777" w:rsidR="001D5211" w:rsidRPr="00340914" w:rsidRDefault="001D5211" w:rsidP="00840AC0">
            <w:pPr>
              <w:pStyle w:val="TAL"/>
              <w:rPr>
                <w:rFonts w:cs="Arial"/>
              </w:rPr>
            </w:pPr>
            <w:r w:rsidRPr="00340914">
              <w:rPr>
                <w:rFonts w:cs="Arial"/>
              </w:rPr>
              <w:t>1915  MHz</w:t>
            </w:r>
          </w:p>
        </w:tc>
        <w:tc>
          <w:tcPr>
            <w:tcW w:w="1209" w:type="dxa"/>
            <w:tcBorders>
              <w:top w:val="single" w:sz="4" w:space="0" w:color="auto"/>
              <w:bottom w:val="single" w:sz="4" w:space="0" w:color="auto"/>
            </w:tcBorders>
          </w:tcPr>
          <w:p w14:paraId="17453D84" w14:textId="77777777" w:rsidR="001D5211" w:rsidRPr="00340914" w:rsidRDefault="001D5211" w:rsidP="00840AC0">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14:paraId="5655BA9B"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1E4BB5A" w14:textId="77777777" w:rsidR="001D5211" w:rsidRPr="00340914" w:rsidRDefault="001D5211" w:rsidP="00840AC0">
            <w:pPr>
              <w:pStyle w:val="TAL"/>
              <w:rPr>
                <w:rFonts w:cs="Arial"/>
              </w:rPr>
            </w:pPr>
            <w:r w:rsidRPr="00340914">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2EF44CE1" w14:textId="77777777" w:rsidR="001D5211" w:rsidRPr="00340914" w:rsidRDefault="001D5211" w:rsidP="00840AC0">
            <w:pPr>
              <w:pStyle w:val="TAC"/>
              <w:rPr>
                <w:rFonts w:cs="Arial"/>
              </w:rPr>
            </w:pPr>
            <w:r w:rsidRPr="00340914">
              <w:rPr>
                <w:rFonts w:cs="Arial"/>
              </w:rPr>
              <w:t>FDD</w:t>
            </w:r>
          </w:p>
        </w:tc>
      </w:tr>
      <w:tr w:rsidR="001D5211" w:rsidRPr="00340914" w14:paraId="01E49AA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020D3B9" w14:textId="77777777" w:rsidR="001D5211" w:rsidRPr="00340914" w:rsidRDefault="001D5211" w:rsidP="00840AC0">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14:paraId="1667533A" w14:textId="77777777" w:rsidR="001D5211" w:rsidRPr="00340914" w:rsidRDefault="001D5211" w:rsidP="00840AC0">
            <w:pPr>
              <w:pStyle w:val="TAR"/>
              <w:wordWrap w:val="0"/>
              <w:jc w:val="center"/>
              <w:rPr>
                <w:rFonts w:cs="Arial"/>
              </w:rPr>
            </w:pPr>
            <w:r w:rsidRPr="00340914">
              <w:rPr>
                <w:rFonts w:cs="Arial"/>
              </w:rPr>
              <w:t>814 MHz</w:t>
            </w:r>
          </w:p>
        </w:tc>
        <w:tc>
          <w:tcPr>
            <w:tcW w:w="284" w:type="dxa"/>
            <w:tcBorders>
              <w:top w:val="single" w:sz="4" w:space="0" w:color="auto"/>
              <w:bottom w:val="single" w:sz="4" w:space="0" w:color="auto"/>
            </w:tcBorders>
          </w:tcPr>
          <w:p w14:paraId="14F08495" w14:textId="77777777" w:rsidR="001D5211" w:rsidRPr="00340914" w:rsidRDefault="001D5211" w:rsidP="00840AC0">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6A1AF78E" w14:textId="77777777" w:rsidR="001D5211" w:rsidRPr="00340914" w:rsidRDefault="001D5211" w:rsidP="00840AC0">
            <w:pPr>
              <w:pStyle w:val="TAL"/>
              <w:rPr>
                <w:rFonts w:cs="Arial"/>
              </w:rPr>
            </w:pPr>
            <w:r w:rsidRPr="00340914">
              <w:rPr>
                <w:rFonts w:cs="Arial"/>
              </w:rPr>
              <w:t>849 MHz</w:t>
            </w:r>
          </w:p>
        </w:tc>
        <w:tc>
          <w:tcPr>
            <w:tcW w:w="1209" w:type="dxa"/>
            <w:tcBorders>
              <w:top w:val="single" w:sz="4" w:space="0" w:color="auto"/>
              <w:bottom w:val="single" w:sz="4" w:space="0" w:color="auto"/>
            </w:tcBorders>
          </w:tcPr>
          <w:p w14:paraId="279801F7" w14:textId="77777777" w:rsidR="001D5211" w:rsidRPr="00340914" w:rsidRDefault="001D5211" w:rsidP="00840AC0">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14:paraId="0D90327B" w14:textId="77777777" w:rsidR="001D5211" w:rsidRPr="00340914" w:rsidRDefault="001D5211" w:rsidP="00840AC0">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6FED52AD" w14:textId="77777777" w:rsidR="001D5211" w:rsidRPr="00340914" w:rsidRDefault="001D5211" w:rsidP="00840AC0">
            <w:pPr>
              <w:pStyle w:val="TAL"/>
              <w:rPr>
                <w:rFonts w:cs="Arial"/>
              </w:rPr>
            </w:pPr>
            <w:r w:rsidRPr="00340914">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7E89A750" w14:textId="77777777" w:rsidR="001D5211" w:rsidRPr="00340914" w:rsidRDefault="001D5211" w:rsidP="00840AC0">
            <w:pPr>
              <w:pStyle w:val="TAC"/>
              <w:rPr>
                <w:rFonts w:cs="Arial"/>
              </w:rPr>
            </w:pPr>
            <w:r w:rsidRPr="00340914">
              <w:rPr>
                <w:rFonts w:cs="Arial"/>
                <w:lang w:val="fr-FR"/>
              </w:rPr>
              <w:t>FDD</w:t>
            </w:r>
          </w:p>
        </w:tc>
      </w:tr>
      <w:tr w:rsidR="001D5211" w:rsidRPr="00340914" w14:paraId="2B388BD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A0CE1FD" w14:textId="77777777" w:rsidR="001D5211" w:rsidRPr="00340914" w:rsidRDefault="001D5211" w:rsidP="00840AC0">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14:paraId="1B46760A" w14:textId="77777777" w:rsidR="001D5211" w:rsidRPr="00340914" w:rsidRDefault="001D5211" w:rsidP="00840AC0">
            <w:pPr>
              <w:pStyle w:val="TAR"/>
              <w:wordWrap w:val="0"/>
              <w:jc w:val="center"/>
              <w:rPr>
                <w:rFonts w:cs="Arial"/>
              </w:rPr>
            </w:pPr>
            <w:r w:rsidRPr="00340914">
              <w:rPr>
                <w:rFonts w:cs="Arial"/>
              </w:rPr>
              <w:t xml:space="preserve">807 MHz </w:t>
            </w:r>
          </w:p>
        </w:tc>
        <w:tc>
          <w:tcPr>
            <w:tcW w:w="284" w:type="dxa"/>
            <w:tcBorders>
              <w:top w:val="single" w:sz="4" w:space="0" w:color="auto"/>
              <w:bottom w:val="single" w:sz="4" w:space="0" w:color="auto"/>
            </w:tcBorders>
          </w:tcPr>
          <w:p w14:paraId="792B20EA" w14:textId="77777777" w:rsidR="001D5211" w:rsidRPr="00340914" w:rsidRDefault="001D5211" w:rsidP="00840AC0">
            <w:pPr>
              <w:pStyle w:val="TAC"/>
              <w:rPr>
                <w:rFonts w:cs="Arial"/>
                <w:lang w:val="fr-FR"/>
              </w:rPr>
            </w:pPr>
            <w:r w:rsidRPr="00340914">
              <w:rPr>
                <w:rFonts w:cs="Arial"/>
              </w:rPr>
              <w:t>–</w:t>
            </w:r>
          </w:p>
        </w:tc>
        <w:tc>
          <w:tcPr>
            <w:tcW w:w="1202" w:type="dxa"/>
            <w:tcBorders>
              <w:top w:val="single" w:sz="4" w:space="0" w:color="auto"/>
              <w:bottom w:val="single" w:sz="4" w:space="0" w:color="auto"/>
              <w:right w:val="single" w:sz="4" w:space="0" w:color="auto"/>
            </w:tcBorders>
          </w:tcPr>
          <w:p w14:paraId="069AB58F" w14:textId="77777777" w:rsidR="001D5211" w:rsidRPr="00340914" w:rsidRDefault="001D5211" w:rsidP="00840AC0">
            <w:pPr>
              <w:pStyle w:val="TAL"/>
              <w:rPr>
                <w:rFonts w:cs="Arial"/>
              </w:rPr>
            </w:pPr>
            <w:r w:rsidRPr="00340914">
              <w:rPr>
                <w:rFonts w:cs="Arial"/>
              </w:rPr>
              <w:t>824 MHz</w:t>
            </w:r>
          </w:p>
        </w:tc>
        <w:tc>
          <w:tcPr>
            <w:tcW w:w="1209" w:type="dxa"/>
            <w:tcBorders>
              <w:top w:val="single" w:sz="4" w:space="0" w:color="auto"/>
              <w:bottom w:val="single" w:sz="4" w:space="0" w:color="auto"/>
            </w:tcBorders>
          </w:tcPr>
          <w:p w14:paraId="7833EEDC" w14:textId="77777777" w:rsidR="001D5211" w:rsidRPr="00340914" w:rsidRDefault="001D5211" w:rsidP="00840AC0">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14:paraId="7B5F6BCC" w14:textId="77777777" w:rsidR="001D5211" w:rsidRPr="00340914" w:rsidRDefault="001D5211" w:rsidP="00840AC0">
            <w:pPr>
              <w:pStyle w:val="TAC"/>
              <w:rPr>
                <w:rFonts w:cs="Arial"/>
                <w:lang w:val="fr-FR"/>
              </w:rPr>
            </w:pPr>
            <w:r w:rsidRPr="00340914">
              <w:rPr>
                <w:rFonts w:cs="Arial"/>
              </w:rPr>
              <w:t>–</w:t>
            </w:r>
          </w:p>
        </w:tc>
        <w:tc>
          <w:tcPr>
            <w:tcW w:w="1185" w:type="dxa"/>
            <w:tcBorders>
              <w:top w:val="single" w:sz="4" w:space="0" w:color="auto"/>
              <w:bottom w:val="single" w:sz="4" w:space="0" w:color="auto"/>
              <w:right w:val="single" w:sz="4" w:space="0" w:color="auto"/>
            </w:tcBorders>
          </w:tcPr>
          <w:p w14:paraId="16B7774F" w14:textId="77777777" w:rsidR="001D5211" w:rsidRPr="00340914" w:rsidRDefault="001D5211" w:rsidP="00840AC0">
            <w:pPr>
              <w:pStyle w:val="TAL"/>
              <w:rPr>
                <w:rFonts w:cs="Arial"/>
                <w:lang w:val="fr-FR"/>
              </w:rPr>
            </w:pPr>
            <w:r w:rsidRPr="00340914">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1768D177" w14:textId="77777777" w:rsidR="001D5211" w:rsidRPr="00340914" w:rsidRDefault="001D5211" w:rsidP="00840AC0">
            <w:pPr>
              <w:pStyle w:val="TAC"/>
              <w:rPr>
                <w:rFonts w:cs="Arial"/>
                <w:lang w:val="fr-FR"/>
              </w:rPr>
            </w:pPr>
            <w:r w:rsidRPr="00340914">
              <w:rPr>
                <w:rFonts w:cs="Arial"/>
              </w:rPr>
              <w:t>FDD</w:t>
            </w:r>
          </w:p>
        </w:tc>
      </w:tr>
      <w:tr w:rsidR="001D5211" w:rsidRPr="00340914" w14:paraId="4465C62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3586C47" w14:textId="77777777" w:rsidR="001D5211" w:rsidRPr="00340914" w:rsidRDefault="001D5211" w:rsidP="00840AC0">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14:paraId="623E9EBB" w14:textId="77777777" w:rsidR="001D5211" w:rsidRPr="00340914" w:rsidRDefault="001D5211" w:rsidP="00840AC0">
            <w:pPr>
              <w:pStyle w:val="TAR"/>
              <w:wordWrap w:val="0"/>
              <w:jc w:val="center"/>
              <w:rPr>
                <w:rFonts w:cs="Arial"/>
              </w:rPr>
            </w:pPr>
            <w:r w:rsidRPr="00340914">
              <w:rPr>
                <w:rFonts w:cs="Arial" w:hint="eastAsia"/>
              </w:rPr>
              <w:t>703 MHz</w:t>
            </w:r>
          </w:p>
        </w:tc>
        <w:tc>
          <w:tcPr>
            <w:tcW w:w="284" w:type="dxa"/>
            <w:tcBorders>
              <w:top w:val="single" w:sz="4" w:space="0" w:color="auto"/>
              <w:bottom w:val="single" w:sz="4" w:space="0" w:color="auto"/>
            </w:tcBorders>
          </w:tcPr>
          <w:p w14:paraId="175C5BF4" w14:textId="77777777" w:rsidR="001D5211" w:rsidRPr="00340914" w:rsidRDefault="001D5211" w:rsidP="00840AC0">
            <w:pPr>
              <w:pStyle w:val="TAC"/>
              <w:rPr>
                <w:rFonts w:cs="Arial"/>
                <w:lang w:val="fr-FR"/>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4D406852" w14:textId="77777777" w:rsidR="001D5211" w:rsidRPr="00340914" w:rsidRDefault="001D5211" w:rsidP="00840AC0">
            <w:pPr>
              <w:pStyle w:val="TAL"/>
              <w:rPr>
                <w:rFonts w:cs="Arial"/>
              </w:rPr>
            </w:pPr>
            <w:r w:rsidRPr="00340914">
              <w:rPr>
                <w:rFonts w:cs="Arial" w:hint="eastAsia"/>
              </w:rPr>
              <w:t>748 MHz</w:t>
            </w:r>
          </w:p>
        </w:tc>
        <w:tc>
          <w:tcPr>
            <w:tcW w:w="1209" w:type="dxa"/>
            <w:tcBorders>
              <w:top w:val="single" w:sz="4" w:space="0" w:color="auto"/>
              <w:bottom w:val="single" w:sz="4" w:space="0" w:color="auto"/>
            </w:tcBorders>
          </w:tcPr>
          <w:p w14:paraId="3AEEF2F9" w14:textId="77777777" w:rsidR="001D5211" w:rsidRPr="00340914" w:rsidRDefault="001D5211" w:rsidP="00840AC0">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14:paraId="7BEC047C" w14:textId="77777777" w:rsidR="001D5211" w:rsidRPr="00340914" w:rsidRDefault="001D5211" w:rsidP="00840AC0">
            <w:pPr>
              <w:pStyle w:val="TAC"/>
              <w:rPr>
                <w:rFonts w:cs="Arial"/>
                <w:lang w:val="fr-FR"/>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2874F492" w14:textId="77777777" w:rsidR="001D5211" w:rsidRPr="00340914" w:rsidRDefault="001D5211" w:rsidP="00840AC0">
            <w:pPr>
              <w:pStyle w:val="TAL"/>
              <w:rPr>
                <w:rFonts w:cs="Arial"/>
                <w:lang w:val="fr-FR"/>
              </w:rPr>
            </w:pPr>
            <w:r w:rsidRPr="00340914">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29D751B1" w14:textId="77777777" w:rsidR="001D5211" w:rsidRPr="00340914" w:rsidRDefault="001D5211" w:rsidP="00840AC0">
            <w:pPr>
              <w:pStyle w:val="TAC"/>
              <w:rPr>
                <w:rFonts w:cs="Arial"/>
                <w:lang w:val="fr-FR"/>
              </w:rPr>
            </w:pPr>
            <w:r w:rsidRPr="00340914">
              <w:rPr>
                <w:rFonts w:cs="Arial" w:hint="eastAsia"/>
                <w:lang w:val="fr-FR"/>
              </w:rPr>
              <w:t>FDD</w:t>
            </w:r>
          </w:p>
        </w:tc>
      </w:tr>
      <w:tr w:rsidR="001D5211" w:rsidRPr="00340914" w14:paraId="2AEBACDE"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F705BC8" w14:textId="77777777" w:rsidR="001D5211" w:rsidRPr="00340914" w:rsidRDefault="001D5211" w:rsidP="00840AC0">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47DBA4E" w14:textId="77777777" w:rsidR="001D5211" w:rsidRPr="00340914" w:rsidRDefault="001D5211" w:rsidP="00840AC0">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46613A72" w14:textId="77777777" w:rsidR="001D5211" w:rsidRPr="00340914" w:rsidRDefault="001D5211" w:rsidP="00840AC0">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14:paraId="1B0C07C6"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7930109" w14:textId="77777777" w:rsidR="001D5211" w:rsidRPr="00340914" w:rsidRDefault="001D5211" w:rsidP="00840AC0">
            <w:pPr>
              <w:pStyle w:val="TAL"/>
              <w:rPr>
                <w:rFonts w:cs="Arial"/>
              </w:rPr>
            </w:pPr>
            <w:r w:rsidRPr="00340914">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1D9B8266" w14:textId="77777777" w:rsidR="001D5211" w:rsidRPr="00340914" w:rsidRDefault="001D5211" w:rsidP="00840AC0">
            <w:pPr>
              <w:pStyle w:val="TAC"/>
              <w:rPr>
                <w:rFonts w:cs="Arial"/>
                <w:vertAlign w:val="superscript"/>
              </w:rPr>
            </w:pPr>
            <w:r w:rsidRPr="00340914">
              <w:rPr>
                <w:rFonts w:cs="Arial"/>
              </w:rPr>
              <w:t>FDD</w:t>
            </w:r>
          </w:p>
          <w:p w14:paraId="71E64B82" w14:textId="77777777" w:rsidR="001D5211" w:rsidRPr="00340914" w:rsidRDefault="001D5211"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1D5211" w:rsidRPr="00340914" w14:paraId="4378C5CE"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E539731" w14:textId="77777777" w:rsidR="001D5211" w:rsidRPr="00340914" w:rsidRDefault="001D5211" w:rsidP="00840AC0">
            <w:pPr>
              <w:keepNext/>
              <w:keepLines/>
              <w:spacing w:after="0"/>
              <w:jc w:val="center"/>
              <w:rPr>
                <w:rFonts w:ascii="Arial" w:hAnsi="Arial"/>
                <w:sz w:val="18"/>
              </w:rPr>
            </w:pPr>
            <w:r w:rsidRPr="00340914">
              <w:rPr>
                <w:rFonts w:ascii="Arial" w:hAnsi="Arial"/>
                <w:sz w:val="18"/>
              </w:rPr>
              <w:t>30</w:t>
            </w:r>
          </w:p>
        </w:tc>
        <w:tc>
          <w:tcPr>
            <w:tcW w:w="1207" w:type="dxa"/>
            <w:tcBorders>
              <w:top w:val="single" w:sz="4" w:space="0" w:color="auto"/>
              <w:left w:val="single" w:sz="4" w:space="0" w:color="auto"/>
              <w:bottom w:val="single" w:sz="4" w:space="0" w:color="auto"/>
            </w:tcBorders>
          </w:tcPr>
          <w:p w14:paraId="57DC04C5" w14:textId="77777777" w:rsidR="001D5211" w:rsidRPr="00340914" w:rsidRDefault="001D5211" w:rsidP="00840AC0">
            <w:pPr>
              <w:keepNext/>
              <w:keepLines/>
              <w:wordWrap w:val="0"/>
              <w:spacing w:after="0"/>
              <w:jc w:val="right"/>
              <w:rPr>
                <w:rFonts w:ascii="Arial" w:hAnsi="Arial"/>
                <w:sz w:val="18"/>
              </w:rPr>
            </w:pPr>
            <w:r w:rsidRPr="00340914">
              <w:rPr>
                <w:rFonts w:ascii="Arial" w:hAnsi="Arial"/>
                <w:sz w:val="18"/>
              </w:rPr>
              <w:t>2305</w:t>
            </w:r>
            <w:r w:rsidRPr="00340914">
              <w:rPr>
                <w:rFonts w:ascii="Arial" w:hAnsi="Arial" w:hint="eastAsia"/>
                <w:sz w:val="18"/>
              </w:rPr>
              <w:t xml:space="preserve"> MHz</w:t>
            </w:r>
          </w:p>
        </w:tc>
        <w:tc>
          <w:tcPr>
            <w:tcW w:w="284" w:type="dxa"/>
            <w:tcBorders>
              <w:top w:val="single" w:sz="4" w:space="0" w:color="auto"/>
              <w:bottom w:val="single" w:sz="4" w:space="0" w:color="auto"/>
            </w:tcBorders>
          </w:tcPr>
          <w:p w14:paraId="2EAFEED5" w14:textId="77777777" w:rsidR="001D5211" w:rsidRPr="00340914" w:rsidRDefault="001D5211" w:rsidP="00840AC0">
            <w:pPr>
              <w:keepNext/>
              <w:keepLines/>
              <w:spacing w:after="0"/>
              <w:jc w:val="center"/>
              <w:rPr>
                <w:rFonts w:ascii="Arial" w:hAnsi="Arial"/>
                <w:sz w:val="18"/>
                <w:lang w:val="fr-FR"/>
              </w:rPr>
            </w:pPr>
            <w:r w:rsidRPr="00340914">
              <w:rPr>
                <w:rFonts w:ascii="Arial" w:hAnsi="Arial"/>
                <w:sz w:val="18"/>
                <w:lang w:val="fr-FR"/>
              </w:rPr>
              <w:t>–</w:t>
            </w:r>
          </w:p>
        </w:tc>
        <w:tc>
          <w:tcPr>
            <w:tcW w:w="1202" w:type="dxa"/>
            <w:tcBorders>
              <w:top w:val="single" w:sz="4" w:space="0" w:color="auto"/>
              <w:bottom w:val="single" w:sz="4" w:space="0" w:color="auto"/>
              <w:right w:val="single" w:sz="4" w:space="0" w:color="auto"/>
            </w:tcBorders>
          </w:tcPr>
          <w:p w14:paraId="2E6A1F1F" w14:textId="77777777" w:rsidR="001D5211" w:rsidRPr="00340914" w:rsidRDefault="001D5211" w:rsidP="00840AC0">
            <w:pPr>
              <w:keepNext/>
              <w:keepLines/>
              <w:spacing w:after="0"/>
              <w:rPr>
                <w:rFonts w:ascii="Arial" w:hAnsi="Arial"/>
                <w:sz w:val="18"/>
              </w:rPr>
            </w:pPr>
            <w:r w:rsidRPr="00340914">
              <w:rPr>
                <w:rFonts w:ascii="Arial" w:hAnsi="Arial"/>
                <w:sz w:val="18"/>
              </w:rPr>
              <w:t>2315</w:t>
            </w:r>
            <w:r w:rsidRPr="00340914">
              <w:rPr>
                <w:rFonts w:ascii="Arial" w:hAnsi="Arial" w:hint="eastAsia"/>
                <w:sz w:val="18"/>
              </w:rPr>
              <w:t xml:space="preserve"> MHz</w:t>
            </w:r>
          </w:p>
        </w:tc>
        <w:tc>
          <w:tcPr>
            <w:tcW w:w="1209" w:type="dxa"/>
            <w:tcBorders>
              <w:top w:val="single" w:sz="4" w:space="0" w:color="auto"/>
              <w:bottom w:val="single" w:sz="4" w:space="0" w:color="auto"/>
            </w:tcBorders>
          </w:tcPr>
          <w:p w14:paraId="3838B583" w14:textId="77777777" w:rsidR="001D5211" w:rsidRPr="00340914" w:rsidRDefault="001D5211" w:rsidP="00840AC0">
            <w:pPr>
              <w:keepNext/>
              <w:keepLines/>
              <w:wordWrap w:val="0"/>
              <w:spacing w:after="0"/>
              <w:jc w:val="right"/>
              <w:rPr>
                <w:rFonts w:ascii="Arial" w:hAnsi="Arial"/>
                <w:sz w:val="18"/>
              </w:rPr>
            </w:pPr>
            <w:r w:rsidRPr="00340914">
              <w:rPr>
                <w:rFonts w:ascii="Arial" w:hAnsi="Arial"/>
                <w:sz w:val="18"/>
              </w:rPr>
              <w:t>2350</w:t>
            </w:r>
            <w:r w:rsidRPr="00340914">
              <w:rPr>
                <w:rFonts w:ascii="Arial" w:hAnsi="Arial" w:hint="eastAsia"/>
                <w:sz w:val="18"/>
              </w:rPr>
              <w:t xml:space="preserve"> MHz</w:t>
            </w:r>
          </w:p>
        </w:tc>
        <w:tc>
          <w:tcPr>
            <w:tcW w:w="244" w:type="dxa"/>
            <w:tcBorders>
              <w:top w:val="single" w:sz="4" w:space="0" w:color="auto"/>
              <w:bottom w:val="single" w:sz="4" w:space="0" w:color="auto"/>
            </w:tcBorders>
          </w:tcPr>
          <w:p w14:paraId="729846D7" w14:textId="77777777" w:rsidR="001D5211" w:rsidRPr="00340914" w:rsidRDefault="001D5211" w:rsidP="00840AC0">
            <w:pPr>
              <w:keepNext/>
              <w:keepLines/>
              <w:spacing w:after="0"/>
              <w:jc w:val="center"/>
              <w:rPr>
                <w:rFonts w:ascii="Arial" w:hAnsi="Arial"/>
                <w:sz w:val="18"/>
                <w:lang w:val="fr-FR"/>
              </w:rPr>
            </w:pPr>
            <w:r w:rsidRPr="00340914">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56E2A7A8" w14:textId="77777777" w:rsidR="001D5211" w:rsidRPr="00340914" w:rsidRDefault="001D5211" w:rsidP="00840AC0">
            <w:pPr>
              <w:keepNext/>
              <w:keepLines/>
              <w:spacing w:after="0"/>
              <w:rPr>
                <w:rFonts w:ascii="Arial" w:hAnsi="Arial"/>
                <w:sz w:val="18"/>
                <w:lang w:val="fr-FR"/>
              </w:rPr>
            </w:pPr>
            <w:r w:rsidRPr="00340914">
              <w:rPr>
                <w:rFonts w:ascii="Arial" w:hAnsi="Arial"/>
                <w:sz w:val="18"/>
                <w:lang w:val="fr-FR"/>
              </w:rPr>
              <w:t>2360</w:t>
            </w:r>
            <w:r w:rsidRPr="00340914">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5046B41E" w14:textId="77777777" w:rsidR="001D5211" w:rsidRPr="00340914" w:rsidRDefault="001D5211" w:rsidP="00840AC0">
            <w:pPr>
              <w:keepNext/>
              <w:keepLines/>
              <w:spacing w:after="0"/>
              <w:jc w:val="center"/>
              <w:rPr>
                <w:rFonts w:ascii="Arial" w:hAnsi="Arial"/>
                <w:sz w:val="18"/>
                <w:lang w:val="fr-FR"/>
              </w:rPr>
            </w:pPr>
            <w:r w:rsidRPr="00340914">
              <w:rPr>
                <w:rFonts w:ascii="Arial" w:hAnsi="Arial" w:hint="eastAsia"/>
                <w:sz w:val="18"/>
                <w:lang w:val="fr-FR"/>
              </w:rPr>
              <w:t>FDD</w:t>
            </w:r>
          </w:p>
        </w:tc>
      </w:tr>
      <w:tr w:rsidR="001D5211" w:rsidRPr="00340914" w14:paraId="5E722E4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B4940B0" w14:textId="77777777" w:rsidR="001D5211" w:rsidRPr="00340914" w:rsidRDefault="001D5211" w:rsidP="00840AC0">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14:paraId="1443530B" w14:textId="77777777" w:rsidR="001D5211" w:rsidRPr="00340914" w:rsidRDefault="001D5211" w:rsidP="00840AC0">
            <w:pPr>
              <w:pStyle w:val="TAR"/>
              <w:wordWrap w:val="0"/>
              <w:rPr>
                <w:rFonts w:cs="Arial"/>
                <w:lang w:eastAsia="zh-CN"/>
              </w:rPr>
            </w:pPr>
            <w:r w:rsidRPr="00340914">
              <w:rPr>
                <w:rFonts w:cs="Arial" w:hint="eastAsia"/>
                <w:lang w:eastAsia="zh-CN"/>
              </w:rPr>
              <w:t>452.5 MHz</w:t>
            </w:r>
          </w:p>
        </w:tc>
        <w:tc>
          <w:tcPr>
            <w:tcW w:w="284" w:type="dxa"/>
            <w:tcBorders>
              <w:top w:val="single" w:sz="4" w:space="0" w:color="auto"/>
              <w:bottom w:val="single" w:sz="4" w:space="0" w:color="auto"/>
            </w:tcBorders>
          </w:tcPr>
          <w:p w14:paraId="75D57BD3" w14:textId="77777777" w:rsidR="001D5211" w:rsidRPr="00340914" w:rsidRDefault="001D5211" w:rsidP="00840AC0">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19FC3BA6" w14:textId="77777777" w:rsidR="001D5211" w:rsidRPr="00340914" w:rsidRDefault="001D5211" w:rsidP="00840AC0">
            <w:pPr>
              <w:pStyle w:val="TAL"/>
              <w:rPr>
                <w:rFonts w:cs="Arial"/>
                <w:lang w:eastAsia="zh-CN"/>
              </w:rPr>
            </w:pPr>
            <w:r w:rsidRPr="00340914">
              <w:rPr>
                <w:rFonts w:cs="Arial" w:hint="eastAsia"/>
                <w:lang w:eastAsia="zh-CN"/>
              </w:rPr>
              <w:t>457.5 MHz</w:t>
            </w:r>
          </w:p>
        </w:tc>
        <w:tc>
          <w:tcPr>
            <w:tcW w:w="1209" w:type="dxa"/>
            <w:tcBorders>
              <w:top w:val="single" w:sz="4" w:space="0" w:color="auto"/>
              <w:bottom w:val="single" w:sz="4" w:space="0" w:color="auto"/>
            </w:tcBorders>
          </w:tcPr>
          <w:p w14:paraId="7C891BA7" w14:textId="77777777" w:rsidR="001D5211" w:rsidRPr="00340914" w:rsidRDefault="001D5211" w:rsidP="00840AC0">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14:paraId="32F6D965" w14:textId="77777777" w:rsidR="001D5211" w:rsidRPr="00340914" w:rsidRDefault="001D5211" w:rsidP="00840AC0">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42FEB7C1" w14:textId="77777777" w:rsidR="001D5211" w:rsidRPr="00340914" w:rsidRDefault="001D5211" w:rsidP="00840AC0">
            <w:pPr>
              <w:pStyle w:val="TAL"/>
              <w:rPr>
                <w:rFonts w:cs="Arial"/>
              </w:rPr>
            </w:pPr>
            <w:r w:rsidRPr="00340914">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40DC4C91" w14:textId="77777777" w:rsidR="001D5211" w:rsidRPr="00340914" w:rsidRDefault="001D5211" w:rsidP="00840AC0">
            <w:pPr>
              <w:pStyle w:val="TAC"/>
              <w:rPr>
                <w:rFonts w:cs="Arial"/>
                <w:lang w:eastAsia="zh-CN"/>
              </w:rPr>
            </w:pPr>
            <w:r w:rsidRPr="00340914">
              <w:rPr>
                <w:rFonts w:cs="Arial" w:hint="eastAsia"/>
                <w:lang w:eastAsia="zh-CN"/>
              </w:rPr>
              <w:t>FDD</w:t>
            </w:r>
          </w:p>
        </w:tc>
      </w:tr>
      <w:tr w:rsidR="001D5211" w:rsidRPr="00340914" w14:paraId="2BCBB98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D65CD81" w14:textId="77777777" w:rsidR="001D5211" w:rsidRPr="00340914" w:rsidRDefault="001D5211" w:rsidP="00840AC0">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14:paraId="2589AFCC" w14:textId="77777777" w:rsidR="001D5211" w:rsidRPr="00340914" w:rsidRDefault="001D5211" w:rsidP="00840AC0">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2E29E819" w14:textId="77777777" w:rsidR="001D5211" w:rsidRPr="00340914" w:rsidRDefault="001D5211" w:rsidP="00840AC0">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14:paraId="18B9C965" w14:textId="77777777" w:rsidR="001D5211" w:rsidRPr="00340914" w:rsidRDefault="001D5211" w:rsidP="00840AC0">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2A6FF804" w14:textId="77777777" w:rsidR="001D5211" w:rsidRPr="00340914" w:rsidRDefault="001D5211" w:rsidP="00840AC0">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48A8081" w14:textId="77777777" w:rsidR="001D5211" w:rsidRPr="00340914" w:rsidRDefault="001D5211" w:rsidP="00840AC0">
            <w:pPr>
              <w:pStyle w:val="TAC"/>
              <w:rPr>
                <w:rFonts w:cs="Arial"/>
                <w:vertAlign w:val="superscript"/>
                <w:lang w:eastAsia="ja-JP"/>
              </w:rPr>
            </w:pPr>
            <w:r w:rsidRPr="00340914">
              <w:rPr>
                <w:rFonts w:cs="Arial"/>
              </w:rPr>
              <w:t>FDD</w:t>
            </w:r>
          </w:p>
          <w:p w14:paraId="7070A08A" w14:textId="77777777" w:rsidR="001D5211" w:rsidRPr="00340914" w:rsidRDefault="001D5211" w:rsidP="00840AC0">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1D5211" w:rsidRPr="00340914" w14:paraId="7F03FE4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1986EF1" w14:textId="77777777" w:rsidR="001D5211" w:rsidRPr="00340914" w:rsidRDefault="001D5211" w:rsidP="00840AC0">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14:paraId="0FE4EEAB" w14:textId="77777777" w:rsidR="001D5211" w:rsidRPr="00340914" w:rsidRDefault="001D5211" w:rsidP="00840AC0">
            <w:pPr>
              <w:pStyle w:val="TAR"/>
              <w:rPr>
                <w:rFonts w:cs="Arial"/>
              </w:rPr>
            </w:pPr>
            <w:r w:rsidRPr="00340914">
              <w:rPr>
                <w:rFonts w:cs="Arial"/>
              </w:rPr>
              <w:t>1900 MHz</w:t>
            </w:r>
          </w:p>
        </w:tc>
        <w:tc>
          <w:tcPr>
            <w:tcW w:w="284" w:type="dxa"/>
            <w:tcBorders>
              <w:top w:val="single" w:sz="4" w:space="0" w:color="auto"/>
              <w:bottom w:val="single" w:sz="4" w:space="0" w:color="auto"/>
            </w:tcBorders>
          </w:tcPr>
          <w:p w14:paraId="5CA4C4CD"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81ECC88" w14:textId="77777777" w:rsidR="001D5211" w:rsidRPr="00340914" w:rsidRDefault="001D5211" w:rsidP="00840AC0">
            <w:pPr>
              <w:pStyle w:val="TAL"/>
              <w:rPr>
                <w:rFonts w:cs="Arial"/>
              </w:rPr>
            </w:pPr>
            <w:r w:rsidRPr="00340914">
              <w:rPr>
                <w:rFonts w:cs="Arial"/>
              </w:rPr>
              <w:t>1920 MHz</w:t>
            </w:r>
          </w:p>
        </w:tc>
        <w:tc>
          <w:tcPr>
            <w:tcW w:w="1209" w:type="dxa"/>
            <w:tcBorders>
              <w:top w:val="single" w:sz="4" w:space="0" w:color="auto"/>
              <w:bottom w:val="single" w:sz="4" w:space="0" w:color="auto"/>
            </w:tcBorders>
          </w:tcPr>
          <w:p w14:paraId="10995201" w14:textId="77777777" w:rsidR="001D5211" w:rsidRPr="00340914" w:rsidRDefault="001D5211" w:rsidP="00840AC0">
            <w:pPr>
              <w:pStyle w:val="TAR"/>
              <w:rPr>
                <w:rFonts w:cs="Arial"/>
              </w:rPr>
            </w:pPr>
            <w:r w:rsidRPr="00340914">
              <w:rPr>
                <w:rFonts w:cs="Arial"/>
              </w:rPr>
              <w:t>1900 MHz</w:t>
            </w:r>
          </w:p>
        </w:tc>
        <w:tc>
          <w:tcPr>
            <w:tcW w:w="244" w:type="dxa"/>
            <w:tcBorders>
              <w:top w:val="single" w:sz="4" w:space="0" w:color="auto"/>
              <w:bottom w:val="single" w:sz="4" w:space="0" w:color="auto"/>
            </w:tcBorders>
          </w:tcPr>
          <w:p w14:paraId="64EBA69C"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F639BFE" w14:textId="77777777" w:rsidR="001D5211" w:rsidRPr="00340914" w:rsidRDefault="001D5211" w:rsidP="00840AC0">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6B6439A2" w14:textId="77777777" w:rsidR="001D5211" w:rsidRPr="00340914" w:rsidRDefault="001D5211" w:rsidP="00840AC0">
            <w:pPr>
              <w:pStyle w:val="TAC"/>
              <w:rPr>
                <w:rFonts w:cs="Arial"/>
              </w:rPr>
            </w:pPr>
            <w:r w:rsidRPr="00340914">
              <w:rPr>
                <w:rFonts w:cs="Arial"/>
              </w:rPr>
              <w:t>TDD</w:t>
            </w:r>
          </w:p>
        </w:tc>
      </w:tr>
      <w:tr w:rsidR="001D5211" w:rsidRPr="00340914" w14:paraId="2B99E0E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73FB2F4" w14:textId="77777777" w:rsidR="001D5211" w:rsidRPr="00340914" w:rsidRDefault="001D5211" w:rsidP="00840AC0">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14:paraId="41C11288" w14:textId="77777777" w:rsidR="001D5211" w:rsidRPr="00340914" w:rsidRDefault="001D5211" w:rsidP="00840AC0">
            <w:pPr>
              <w:pStyle w:val="TAR"/>
              <w:rPr>
                <w:rFonts w:cs="Arial"/>
              </w:rPr>
            </w:pPr>
            <w:r w:rsidRPr="00340914">
              <w:rPr>
                <w:rFonts w:cs="Arial"/>
              </w:rPr>
              <w:t>2010 MHz</w:t>
            </w:r>
          </w:p>
        </w:tc>
        <w:tc>
          <w:tcPr>
            <w:tcW w:w="284" w:type="dxa"/>
            <w:tcBorders>
              <w:top w:val="single" w:sz="4" w:space="0" w:color="auto"/>
              <w:bottom w:val="single" w:sz="4" w:space="0" w:color="auto"/>
            </w:tcBorders>
          </w:tcPr>
          <w:p w14:paraId="26F0C7B8"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E2AAF4A" w14:textId="77777777" w:rsidR="001D5211" w:rsidRPr="00340914" w:rsidRDefault="001D5211" w:rsidP="00840AC0">
            <w:pPr>
              <w:pStyle w:val="TAL"/>
              <w:rPr>
                <w:rFonts w:cs="Arial"/>
              </w:rPr>
            </w:pPr>
            <w:r w:rsidRPr="00340914">
              <w:rPr>
                <w:rFonts w:cs="Arial"/>
              </w:rPr>
              <w:t xml:space="preserve">2025 MHz </w:t>
            </w:r>
          </w:p>
        </w:tc>
        <w:tc>
          <w:tcPr>
            <w:tcW w:w="1209" w:type="dxa"/>
            <w:tcBorders>
              <w:top w:val="single" w:sz="4" w:space="0" w:color="auto"/>
              <w:bottom w:val="single" w:sz="4" w:space="0" w:color="auto"/>
            </w:tcBorders>
          </w:tcPr>
          <w:p w14:paraId="469394BB" w14:textId="77777777" w:rsidR="001D5211" w:rsidRPr="00340914" w:rsidRDefault="001D5211" w:rsidP="00840AC0">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14:paraId="26BDA4AC"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463330C" w14:textId="77777777" w:rsidR="001D5211" w:rsidRPr="00340914" w:rsidRDefault="001D5211" w:rsidP="00840AC0">
            <w:pPr>
              <w:pStyle w:val="TAL"/>
              <w:rPr>
                <w:rFonts w:cs="Arial"/>
              </w:rPr>
            </w:pPr>
            <w:r w:rsidRPr="00340914">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7CAA4805" w14:textId="77777777" w:rsidR="001D5211" w:rsidRPr="00340914" w:rsidRDefault="001D5211" w:rsidP="00840AC0">
            <w:pPr>
              <w:pStyle w:val="TAC"/>
              <w:rPr>
                <w:rFonts w:cs="Arial"/>
              </w:rPr>
            </w:pPr>
            <w:r w:rsidRPr="00340914">
              <w:rPr>
                <w:rFonts w:cs="Arial"/>
              </w:rPr>
              <w:t>TDD</w:t>
            </w:r>
          </w:p>
        </w:tc>
      </w:tr>
      <w:tr w:rsidR="001D5211" w:rsidRPr="00340914" w14:paraId="6CD3F8D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955C5C6" w14:textId="77777777" w:rsidR="001D5211" w:rsidRPr="00340914" w:rsidRDefault="001D5211" w:rsidP="00840AC0">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14:paraId="7A911E2F" w14:textId="77777777" w:rsidR="001D5211" w:rsidRPr="00340914" w:rsidRDefault="001D5211" w:rsidP="00840AC0">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2C3FE870"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AC4D1CD" w14:textId="77777777" w:rsidR="001D5211" w:rsidRPr="00340914" w:rsidRDefault="001D5211" w:rsidP="00840AC0">
            <w:pPr>
              <w:pStyle w:val="TAL"/>
              <w:rPr>
                <w:rFonts w:cs="Arial"/>
              </w:rPr>
            </w:pPr>
            <w:r w:rsidRPr="00340914">
              <w:rPr>
                <w:rFonts w:cs="Arial"/>
              </w:rPr>
              <w:t>1910 MHz</w:t>
            </w:r>
          </w:p>
        </w:tc>
        <w:tc>
          <w:tcPr>
            <w:tcW w:w="1209" w:type="dxa"/>
            <w:tcBorders>
              <w:top w:val="single" w:sz="4" w:space="0" w:color="auto"/>
              <w:left w:val="single" w:sz="4" w:space="0" w:color="auto"/>
              <w:bottom w:val="single" w:sz="4" w:space="0" w:color="auto"/>
            </w:tcBorders>
          </w:tcPr>
          <w:p w14:paraId="5BB17964" w14:textId="77777777" w:rsidR="001D5211" w:rsidRPr="00340914" w:rsidRDefault="001D5211" w:rsidP="00840AC0">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14:paraId="428ADBF4"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424E552" w14:textId="77777777" w:rsidR="001D5211" w:rsidRPr="00340914" w:rsidRDefault="001D5211" w:rsidP="00840AC0">
            <w:pPr>
              <w:pStyle w:val="TAL"/>
              <w:rPr>
                <w:rFonts w:cs="Arial"/>
              </w:rPr>
            </w:pPr>
            <w:r w:rsidRPr="00340914">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767E7824" w14:textId="77777777" w:rsidR="001D5211" w:rsidRPr="00340914" w:rsidRDefault="001D5211" w:rsidP="00840AC0">
            <w:pPr>
              <w:pStyle w:val="TAC"/>
              <w:rPr>
                <w:rFonts w:cs="Arial"/>
              </w:rPr>
            </w:pPr>
            <w:r w:rsidRPr="00340914">
              <w:rPr>
                <w:rFonts w:cs="Arial"/>
              </w:rPr>
              <w:t>TDD</w:t>
            </w:r>
          </w:p>
        </w:tc>
      </w:tr>
      <w:tr w:rsidR="001D5211" w:rsidRPr="00340914" w14:paraId="1E24251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AFEEC76" w14:textId="77777777" w:rsidR="001D5211" w:rsidRPr="00340914" w:rsidRDefault="001D5211" w:rsidP="00840AC0">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14:paraId="40C22AEE" w14:textId="77777777" w:rsidR="001D5211" w:rsidRPr="00340914" w:rsidRDefault="001D5211" w:rsidP="00840AC0">
            <w:pPr>
              <w:pStyle w:val="TAR"/>
              <w:rPr>
                <w:rFonts w:cs="Arial"/>
              </w:rPr>
            </w:pPr>
            <w:r w:rsidRPr="00340914">
              <w:rPr>
                <w:rFonts w:cs="Arial"/>
              </w:rPr>
              <w:t xml:space="preserve">1930 MHz </w:t>
            </w:r>
          </w:p>
        </w:tc>
        <w:tc>
          <w:tcPr>
            <w:tcW w:w="284" w:type="dxa"/>
            <w:tcBorders>
              <w:top w:val="single" w:sz="4" w:space="0" w:color="auto"/>
              <w:bottom w:val="single" w:sz="4" w:space="0" w:color="auto"/>
            </w:tcBorders>
          </w:tcPr>
          <w:p w14:paraId="73F5D1E9"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882D59A" w14:textId="77777777" w:rsidR="001D5211" w:rsidRPr="00340914" w:rsidRDefault="001D5211" w:rsidP="00840AC0">
            <w:pPr>
              <w:pStyle w:val="TAL"/>
              <w:rPr>
                <w:rFonts w:cs="Arial"/>
              </w:rPr>
            </w:pPr>
            <w:r w:rsidRPr="00340914">
              <w:rPr>
                <w:rFonts w:cs="Arial"/>
              </w:rPr>
              <w:t>1990 MHz</w:t>
            </w:r>
          </w:p>
        </w:tc>
        <w:tc>
          <w:tcPr>
            <w:tcW w:w="1209" w:type="dxa"/>
            <w:tcBorders>
              <w:top w:val="single" w:sz="4" w:space="0" w:color="auto"/>
              <w:bottom w:val="single" w:sz="4" w:space="0" w:color="auto"/>
            </w:tcBorders>
          </w:tcPr>
          <w:p w14:paraId="0E493576" w14:textId="77777777" w:rsidR="001D5211" w:rsidRPr="00340914" w:rsidRDefault="001D5211" w:rsidP="00840AC0">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2994B268"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88CFEA5" w14:textId="77777777" w:rsidR="001D5211" w:rsidRPr="00340914" w:rsidRDefault="001D5211" w:rsidP="00840AC0">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6411E8FD" w14:textId="77777777" w:rsidR="001D5211" w:rsidRPr="00340914" w:rsidRDefault="001D5211" w:rsidP="00840AC0">
            <w:pPr>
              <w:pStyle w:val="TAC"/>
              <w:rPr>
                <w:rFonts w:cs="Arial"/>
              </w:rPr>
            </w:pPr>
            <w:r w:rsidRPr="00340914">
              <w:rPr>
                <w:rFonts w:cs="Arial"/>
              </w:rPr>
              <w:t>TDD</w:t>
            </w:r>
          </w:p>
        </w:tc>
      </w:tr>
      <w:tr w:rsidR="001D5211" w:rsidRPr="00340914" w14:paraId="313ACA4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BAF2AB5" w14:textId="77777777" w:rsidR="001D5211" w:rsidRPr="00340914" w:rsidRDefault="001D5211" w:rsidP="00840AC0">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14:paraId="3A0655AB" w14:textId="77777777" w:rsidR="001D5211" w:rsidRPr="00340914" w:rsidRDefault="001D5211" w:rsidP="00840AC0">
            <w:pPr>
              <w:pStyle w:val="TAR"/>
              <w:rPr>
                <w:rFonts w:cs="Arial"/>
              </w:rPr>
            </w:pPr>
            <w:r w:rsidRPr="00340914">
              <w:rPr>
                <w:rFonts w:cs="Arial"/>
              </w:rPr>
              <w:t xml:space="preserve">1910 MHz </w:t>
            </w:r>
          </w:p>
        </w:tc>
        <w:tc>
          <w:tcPr>
            <w:tcW w:w="284" w:type="dxa"/>
            <w:tcBorders>
              <w:top w:val="single" w:sz="4" w:space="0" w:color="auto"/>
              <w:bottom w:val="single" w:sz="4" w:space="0" w:color="auto"/>
            </w:tcBorders>
          </w:tcPr>
          <w:p w14:paraId="20115AF6"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4DB610A" w14:textId="77777777" w:rsidR="001D5211" w:rsidRPr="00340914" w:rsidRDefault="001D5211" w:rsidP="00840AC0">
            <w:pPr>
              <w:pStyle w:val="TAL"/>
              <w:rPr>
                <w:rFonts w:cs="Arial"/>
              </w:rPr>
            </w:pPr>
            <w:r w:rsidRPr="00340914">
              <w:rPr>
                <w:rFonts w:cs="Arial"/>
              </w:rPr>
              <w:t>1930 MHz</w:t>
            </w:r>
          </w:p>
        </w:tc>
        <w:tc>
          <w:tcPr>
            <w:tcW w:w="1209" w:type="dxa"/>
            <w:tcBorders>
              <w:top w:val="single" w:sz="4" w:space="0" w:color="auto"/>
              <w:bottom w:val="single" w:sz="4" w:space="0" w:color="auto"/>
            </w:tcBorders>
          </w:tcPr>
          <w:p w14:paraId="7F269605" w14:textId="77777777" w:rsidR="001D5211" w:rsidRPr="00340914" w:rsidRDefault="001D5211" w:rsidP="00840AC0">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14:paraId="06563269"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3D88B89" w14:textId="77777777" w:rsidR="001D5211" w:rsidRPr="00340914" w:rsidRDefault="001D5211" w:rsidP="00840AC0">
            <w:pPr>
              <w:pStyle w:val="TAL"/>
              <w:rPr>
                <w:rFonts w:cs="Arial"/>
              </w:rPr>
            </w:pPr>
            <w:r w:rsidRPr="00340914">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156DD2C0" w14:textId="77777777" w:rsidR="001D5211" w:rsidRPr="00340914" w:rsidRDefault="001D5211" w:rsidP="00840AC0">
            <w:pPr>
              <w:pStyle w:val="TAC"/>
              <w:rPr>
                <w:rFonts w:cs="Arial"/>
              </w:rPr>
            </w:pPr>
            <w:r w:rsidRPr="00340914">
              <w:rPr>
                <w:rFonts w:cs="Arial"/>
              </w:rPr>
              <w:t>TDD</w:t>
            </w:r>
          </w:p>
        </w:tc>
      </w:tr>
      <w:tr w:rsidR="001D5211" w:rsidRPr="00340914" w14:paraId="7F6D2CC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76E8D96" w14:textId="77777777" w:rsidR="001D5211" w:rsidRPr="00340914" w:rsidRDefault="001D5211" w:rsidP="00840AC0">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14:paraId="273A8923" w14:textId="77777777" w:rsidR="001D5211" w:rsidRPr="00340914" w:rsidRDefault="001D5211" w:rsidP="00840AC0">
            <w:pPr>
              <w:pStyle w:val="TAR"/>
              <w:rPr>
                <w:rFonts w:cs="Arial"/>
              </w:rPr>
            </w:pPr>
            <w:r w:rsidRPr="00340914">
              <w:rPr>
                <w:rFonts w:cs="Arial"/>
              </w:rPr>
              <w:t xml:space="preserve">2570 MHz </w:t>
            </w:r>
          </w:p>
        </w:tc>
        <w:tc>
          <w:tcPr>
            <w:tcW w:w="284" w:type="dxa"/>
            <w:tcBorders>
              <w:top w:val="single" w:sz="4" w:space="0" w:color="auto"/>
              <w:bottom w:val="single" w:sz="4" w:space="0" w:color="auto"/>
            </w:tcBorders>
          </w:tcPr>
          <w:p w14:paraId="0BABCECC"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9291BBC" w14:textId="77777777" w:rsidR="001D5211" w:rsidRPr="00340914" w:rsidRDefault="001D5211" w:rsidP="00840AC0">
            <w:pPr>
              <w:pStyle w:val="TAL"/>
              <w:rPr>
                <w:rFonts w:cs="Arial"/>
              </w:rPr>
            </w:pPr>
            <w:r w:rsidRPr="00340914">
              <w:rPr>
                <w:rFonts w:cs="Arial"/>
              </w:rPr>
              <w:t>2620 MHz</w:t>
            </w:r>
          </w:p>
        </w:tc>
        <w:tc>
          <w:tcPr>
            <w:tcW w:w="1209" w:type="dxa"/>
            <w:tcBorders>
              <w:top w:val="single" w:sz="4" w:space="0" w:color="auto"/>
              <w:bottom w:val="single" w:sz="4" w:space="0" w:color="auto"/>
            </w:tcBorders>
          </w:tcPr>
          <w:p w14:paraId="1919DAE8" w14:textId="77777777" w:rsidR="001D5211" w:rsidRPr="00340914" w:rsidRDefault="001D5211" w:rsidP="00840AC0">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14:paraId="0FEFC76F"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CC295EF" w14:textId="77777777" w:rsidR="001D5211" w:rsidRPr="00340914" w:rsidRDefault="001D5211" w:rsidP="00840AC0">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4FFEDCE5" w14:textId="77777777" w:rsidR="001D5211" w:rsidRPr="00340914" w:rsidRDefault="001D5211" w:rsidP="00840AC0">
            <w:pPr>
              <w:pStyle w:val="TAC"/>
              <w:rPr>
                <w:rFonts w:cs="Arial"/>
              </w:rPr>
            </w:pPr>
            <w:r w:rsidRPr="00340914">
              <w:rPr>
                <w:rFonts w:cs="Arial"/>
              </w:rPr>
              <w:t>TDD</w:t>
            </w:r>
          </w:p>
        </w:tc>
      </w:tr>
      <w:tr w:rsidR="001D5211" w:rsidRPr="00340914" w14:paraId="5664F57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A5AFA14" w14:textId="77777777" w:rsidR="001D5211" w:rsidRPr="00340914" w:rsidRDefault="001D5211" w:rsidP="00840AC0">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14:paraId="2F387E73" w14:textId="77777777" w:rsidR="001D5211" w:rsidRPr="00340914" w:rsidRDefault="001D5211" w:rsidP="00840AC0">
            <w:pPr>
              <w:pStyle w:val="TAR"/>
              <w:rPr>
                <w:rFonts w:cs="Arial"/>
              </w:rPr>
            </w:pPr>
            <w:r w:rsidRPr="00340914">
              <w:rPr>
                <w:rFonts w:cs="Arial"/>
              </w:rPr>
              <w:t xml:space="preserve">1880 MHz </w:t>
            </w:r>
          </w:p>
        </w:tc>
        <w:tc>
          <w:tcPr>
            <w:tcW w:w="284" w:type="dxa"/>
            <w:tcBorders>
              <w:top w:val="single" w:sz="4" w:space="0" w:color="auto"/>
              <w:bottom w:val="single" w:sz="4" w:space="0" w:color="auto"/>
            </w:tcBorders>
          </w:tcPr>
          <w:p w14:paraId="2557C990"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3DC4D3D" w14:textId="77777777" w:rsidR="001D5211" w:rsidRPr="00340914" w:rsidRDefault="001D5211" w:rsidP="00840AC0">
            <w:pPr>
              <w:pStyle w:val="TAL"/>
              <w:rPr>
                <w:rFonts w:cs="Arial"/>
              </w:rPr>
            </w:pPr>
            <w:r w:rsidRPr="00340914">
              <w:rPr>
                <w:rFonts w:cs="Arial"/>
              </w:rPr>
              <w:t>1920 MHz</w:t>
            </w:r>
          </w:p>
        </w:tc>
        <w:tc>
          <w:tcPr>
            <w:tcW w:w="1209" w:type="dxa"/>
            <w:tcBorders>
              <w:top w:val="single" w:sz="4" w:space="0" w:color="auto"/>
              <w:bottom w:val="single" w:sz="4" w:space="0" w:color="auto"/>
            </w:tcBorders>
          </w:tcPr>
          <w:p w14:paraId="258BF248" w14:textId="77777777" w:rsidR="001D5211" w:rsidRPr="00340914" w:rsidRDefault="001D5211" w:rsidP="00840AC0">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14:paraId="04DA74D3"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BC06CC3" w14:textId="77777777" w:rsidR="001D5211" w:rsidRPr="00340914" w:rsidRDefault="001D5211" w:rsidP="00840AC0">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301951D4" w14:textId="77777777" w:rsidR="001D5211" w:rsidRPr="00340914" w:rsidRDefault="001D5211" w:rsidP="00840AC0">
            <w:pPr>
              <w:pStyle w:val="TAC"/>
              <w:rPr>
                <w:rFonts w:cs="Arial"/>
              </w:rPr>
            </w:pPr>
            <w:r w:rsidRPr="00340914">
              <w:rPr>
                <w:rFonts w:cs="Arial"/>
              </w:rPr>
              <w:t>TDD</w:t>
            </w:r>
          </w:p>
        </w:tc>
      </w:tr>
      <w:tr w:rsidR="001D5211" w:rsidRPr="00340914" w14:paraId="1A99D4C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A2928E5" w14:textId="77777777" w:rsidR="001D5211" w:rsidRPr="00340914" w:rsidRDefault="001D5211" w:rsidP="00840AC0">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14:paraId="1812DD84" w14:textId="77777777" w:rsidR="001D5211" w:rsidRPr="00340914" w:rsidRDefault="001D5211" w:rsidP="00840AC0">
            <w:pPr>
              <w:pStyle w:val="TAR"/>
              <w:rPr>
                <w:rFonts w:cs="Arial"/>
              </w:rPr>
            </w:pPr>
            <w:r w:rsidRPr="00340914">
              <w:rPr>
                <w:rFonts w:cs="Arial"/>
              </w:rPr>
              <w:t xml:space="preserve">2300 MHz </w:t>
            </w:r>
          </w:p>
        </w:tc>
        <w:tc>
          <w:tcPr>
            <w:tcW w:w="284" w:type="dxa"/>
            <w:tcBorders>
              <w:top w:val="single" w:sz="4" w:space="0" w:color="auto"/>
              <w:bottom w:val="single" w:sz="4" w:space="0" w:color="auto"/>
            </w:tcBorders>
          </w:tcPr>
          <w:p w14:paraId="26C8E267"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3A24DE8" w14:textId="77777777" w:rsidR="001D5211" w:rsidRPr="00340914" w:rsidRDefault="001D5211" w:rsidP="00840AC0">
            <w:pPr>
              <w:pStyle w:val="TAL"/>
              <w:rPr>
                <w:rFonts w:cs="Arial"/>
              </w:rPr>
            </w:pPr>
            <w:r w:rsidRPr="00340914">
              <w:rPr>
                <w:rFonts w:cs="Arial"/>
              </w:rPr>
              <w:t>2400 MHz</w:t>
            </w:r>
          </w:p>
        </w:tc>
        <w:tc>
          <w:tcPr>
            <w:tcW w:w="1209" w:type="dxa"/>
            <w:tcBorders>
              <w:top w:val="single" w:sz="4" w:space="0" w:color="auto"/>
              <w:bottom w:val="single" w:sz="4" w:space="0" w:color="auto"/>
            </w:tcBorders>
          </w:tcPr>
          <w:p w14:paraId="04937183" w14:textId="77777777" w:rsidR="001D5211" w:rsidRPr="00340914" w:rsidRDefault="001D5211" w:rsidP="00840AC0">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14:paraId="277652DB"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155721B" w14:textId="77777777" w:rsidR="001D5211" w:rsidRPr="00340914" w:rsidRDefault="001D5211" w:rsidP="00840AC0">
            <w:pPr>
              <w:pStyle w:val="TAL"/>
              <w:rPr>
                <w:rFonts w:cs="Arial"/>
              </w:rPr>
            </w:pPr>
            <w:r w:rsidRPr="00340914">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4607216B" w14:textId="77777777" w:rsidR="001D5211" w:rsidRPr="00340914" w:rsidRDefault="001D5211" w:rsidP="00840AC0">
            <w:pPr>
              <w:pStyle w:val="TAC"/>
              <w:rPr>
                <w:rFonts w:cs="Arial"/>
              </w:rPr>
            </w:pPr>
            <w:r w:rsidRPr="00340914">
              <w:rPr>
                <w:rFonts w:cs="Arial"/>
              </w:rPr>
              <w:t>TDD</w:t>
            </w:r>
          </w:p>
        </w:tc>
      </w:tr>
      <w:tr w:rsidR="001D5211" w:rsidRPr="00340914" w14:paraId="0F915A3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A847923" w14:textId="77777777" w:rsidR="001D5211" w:rsidRPr="00340914" w:rsidRDefault="001D5211" w:rsidP="00840AC0">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14:paraId="6727F8F2" w14:textId="77777777" w:rsidR="001D5211" w:rsidRPr="00340914" w:rsidRDefault="001D5211" w:rsidP="00840AC0">
            <w:pPr>
              <w:pStyle w:val="TAR"/>
              <w:rPr>
                <w:rFonts w:cs="Arial"/>
              </w:rPr>
            </w:pPr>
            <w:r w:rsidRPr="00340914">
              <w:rPr>
                <w:rFonts w:cs="Arial"/>
              </w:rPr>
              <w:t xml:space="preserve">2496 MHz </w:t>
            </w:r>
          </w:p>
        </w:tc>
        <w:tc>
          <w:tcPr>
            <w:tcW w:w="284" w:type="dxa"/>
            <w:tcBorders>
              <w:top w:val="single" w:sz="4" w:space="0" w:color="auto"/>
              <w:bottom w:val="single" w:sz="4" w:space="0" w:color="auto"/>
            </w:tcBorders>
          </w:tcPr>
          <w:p w14:paraId="038655D4"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397476F" w14:textId="77777777" w:rsidR="001D5211" w:rsidRPr="00340914" w:rsidRDefault="001D5211" w:rsidP="00840AC0">
            <w:pPr>
              <w:pStyle w:val="TAL"/>
              <w:rPr>
                <w:rFonts w:cs="Arial"/>
              </w:rPr>
            </w:pPr>
            <w:r w:rsidRPr="00340914">
              <w:rPr>
                <w:rFonts w:cs="Arial"/>
              </w:rPr>
              <w:t>2690 MHz</w:t>
            </w:r>
          </w:p>
        </w:tc>
        <w:tc>
          <w:tcPr>
            <w:tcW w:w="1209" w:type="dxa"/>
            <w:tcBorders>
              <w:top w:val="single" w:sz="4" w:space="0" w:color="auto"/>
              <w:bottom w:val="single" w:sz="4" w:space="0" w:color="auto"/>
            </w:tcBorders>
          </w:tcPr>
          <w:p w14:paraId="6D9C479C" w14:textId="77777777" w:rsidR="001D5211" w:rsidRPr="00340914" w:rsidRDefault="001D5211" w:rsidP="00840AC0">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14:paraId="1F742728"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60EEA32" w14:textId="77777777" w:rsidR="001D5211" w:rsidRPr="00340914" w:rsidRDefault="001D5211" w:rsidP="00840AC0">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453B50A3" w14:textId="77777777" w:rsidR="001D5211" w:rsidRPr="00340914" w:rsidRDefault="001D5211" w:rsidP="00840AC0">
            <w:pPr>
              <w:pStyle w:val="TAC"/>
              <w:rPr>
                <w:rFonts w:cs="Arial"/>
              </w:rPr>
            </w:pPr>
            <w:r w:rsidRPr="00340914">
              <w:rPr>
                <w:rFonts w:cs="Arial"/>
              </w:rPr>
              <w:t>TDD</w:t>
            </w:r>
          </w:p>
        </w:tc>
      </w:tr>
      <w:tr w:rsidR="001D5211" w:rsidRPr="00340914" w14:paraId="1BEFB27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63E4053" w14:textId="77777777" w:rsidR="001D5211" w:rsidRPr="00340914" w:rsidRDefault="001D5211" w:rsidP="00840AC0">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14:paraId="2D369C46" w14:textId="77777777" w:rsidR="001D5211" w:rsidRPr="00340914" w:rsidRDefault="001D5211" w:rsidP="00840AC0">
            <w:pPr>
              <w:pStyle w:val="TAR"/>
              <w:rPr>
                <w:rFonts w:cs="Arial"/>
              </w:rPr>
            </w:pPr>
            <w:r w:rsidRPr="00340914">
              <w:rPr>
                <w:rFonts w:cs="Arial"/>
              </w:rPr>
              <w:t xml:space="preserve">3400 MHz </w:t>
            </w:r>
          </w:p>
        </w:tc>
        <w:tc>
          <w:tcPr>
            <w:tcW w:w="284" w:type="dxa"/>
            <w:tcBorders>
              <w:top w:val="single" w:sz="4" w:space="0" w:color="auto"/>
              <w:bottom w:val="single" w:sz="4" w:space="0" w:color="auto"/>
            </w:tcBorders>
          </w:tcPr>
          <w:p w14:paraId="23160764"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F2658A1" w14:textId="77777777" w:rsidR="001D5211" w:rsidRPr="00340914" w:rsidRDefault="001D5211" w:rsidP="00840AC0">
            <w:pPr>
              <w:pStyle w:val="TAL"/>
              <w:rPr>
                <w:rFonts w:cs="Arial"/>
              </w:rPr>
            </w:pPr>
            <w:r w:rsidRPr="00340914">
              <w:rPr>
                <w:rFonts w:cs="Arial"/>
              </w:rPr>
              <w:t>3600 MHz</w:t>
            </w:r>
          </w:p>
        </w:tc>
        <w:tc>
          <w:tcPr>
            <w:tcW w:w="1209" w:type="dxa"/>
            <w:tcBorders>
              <w:top w:val="single" w:sz="4" w:space="0" w:color="auto"/>
              <w:bottom w:val="single" w:sz="4" w:space="0" w:color="auto"/>
            </w:tcBorders>
          </w:tcPr>
          <w:p w14:paraId="1D22CF0A" w14:textId="77777777" w:rsidR="001D5211" w:rsidRPr="00340914" w:rsidRDefault="001D5211" w:rsidP="00840AC0">
            <w:pPr>
              <w:pStyle w:val="TAR"/>
              <w:rPr>
                <w:rFonts w:cs="Arial"/>
              </w:rPr>
            </w:pPr>
            <w:r w:rsidRPr="00340914">
              <w:rPr>
                <w:rFonts w:cs="Arial"/>
              </w:rPr>
              <w:t>3400 MHz</w:t>
            </w:r>
          </w:p>
        </w:tc>
        <w:tc>
          <w:tcPr>
            <w:tcW w:w="244" w:type="dxa"/>
            <w:tcBorders>
              <w:top w:val="single" w:sz="4" w:space="0" w:color="auto"/>
              <w:bottom w:val="single" w:sz="4" w:space="0" w:color="auto"/>
            </w:tcBorders>
          </w:tcPr>
          <w:p w14:paraId="5B6D6F19"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04C0254" w14:textId="77777777" w:rsidR="001D5211" w:rsidRPr="00340914" w:rsidRDefault="001D5211" w:rsidP="00840AC0">
            <w:pPr>
              <w:pStyle w:val="TAL"/>
              <w:rPr>
                <w:rFonts w:cs="Arial"/>
              </w:rPr>
            </w:pPr>
            <w:r w:rsidRPr="00340914">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4F0207BD" w14:textId="77777777" w:rsidR="001D5211" w:rsidRPr="00340914" w:rsidRDefault="001D5211" w:rsidP="00840AC0">
            <w:pPr>
              <w:pStyle w:val="TAC"/>
              <w:rPr>
                <w:rFonts w:cs="Arial"/>
              </w:rPr>
            </w:pPr>
            <w:r w:rsidRPr="00340914">
              <w:rPr>
                <w:rFonts w:cs="Arial"/>
              </w:rPr>
              <w:t>TDD</w:t>
            </w:r>
          </w:p>
        </w:tc>
      </w:tr>
      <w:tr w:rsidR="001D5211" w:rsidRPr="00340914" w14:paraId="47186A5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59EE3D6" w14:textId="77777777" w:rsidR="001D5211" w:rsidRPr="00340914" w:rsidRDefault="001D5211" w:rsidP="00840AC0">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14:paraId="4B9769B3" w14:textId="77777777" w:rsidR="001D5211" w:rsidRPr="00340914" w:rsidRDefault="001D5211" w:rsidP="00840AC0">
            <w:pPr>
              <w:pStyle w:val="TAR"/>
              <w:rPr>
                <w:rFonts w:cs="Arial"/>
              </w:rPr>
            </w:pPr>
            <w:r w:rsidRPr="00340914">
              <w:rPr>
                <w:rFonts w:cs="Arial"/>
              </w:rPr>
              <w:t xml:space="preserve">3600 MHz </w:t>
            </w:r>
          </w:p>
        </w:tc>
        <w:tc>
          <w:tcPr>
            <w:tcW w:w="284" w:type="dxa"/>
            <w:tcBorders>
              <w:top w:val="single" w:sz="4" w:space="0" w:color="auto"/>
              <w:bottom w:val="single" w:sz="4" w:space="0" w:color="auto"/>
            </w:tcBorders>
          </w:tcPr>
          <w:p w14:paraId="0ABED385"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5C54079" w14:textId="77777777" w:rsidR="001D5211" w:rsidRPr="00340914" w:rsidRDefault="001D5211" w:rsidP="00840AC0">
            <w:pPr>
              <w:pStyle w:val="TAL"/>
              <w:rPr>
                <w:rFonts w:cs="Arial"/>
              </w:rPr>
            </w:pPr>
            <w:r w:rsidRPr="00340914">
              <w:rPr>
                <w:rFonts w:cs="Arial"/>
              </w:rPr>
              <w:t>3800 MHz</w:t>
            </w:r>
          </w:p>
        </w:tc>
        <w:tc>
          <w:tcPr>
            <w:tcW w:w="1209" w:type="dxa"/>
            <w:tcBorders>
              <w:top w:val="single" w:sz="4" w:space="0" w:color="auto"/>
              <w:bottom w:val="single" w:sz="4" w:space="0" w:color="auto"/>
            </w:tcBorders>
          </w:tcPr>
          <w:p w14:paraId="0B4753C7" w14:textId="77777777" w:rsidR="001D5211" w:rsidRPr="00340914" w:rsidRDefault="001D5211" w:rsidP="00840AC0">
            <w:pPr>
              <w:pStyle w:val="TAR"/>
              <w:rPr>
                <w:rFonts w:cs="Arial"/>
              </w:rPr>
            </w:pPr>
            <w:r w:rsidRPr="00340914">
              <w:rPr>
                <w:rFonts w:cs="Arial"/>
              </w:rPr>
              <w:t>3600 MHz</w:t>
            </w:r>
          </w:p>
        </w:tc>
        <w:tc>
          <w:tcPr>
            <w:tcW w:w="244" w:type="dxa"/>
            <w:tcBorders>
              <w:top w:val="single" w:sz="4" w:space="0" w:color="auto"/>
              <w:bottom w:val="single" w:sz="4" w:space="0" w:color="auto"/>
            </w:tcBorders>
          </w:tcPr>
          <w:p w14:paraId="4A65A966"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920790F" w14:textId="77777777" w:rsidR="001D5211" w:rsidRPr="00340914" w:rsidRDefault="001D5211" w:rsidP="00840AC0">
            <w:pPr>
              <w:pStyle w:val="TAL"/>
              <w:rPr>
                <w:rFonts w:cs="Arial"/>
              </w:rPr>
            </w:pPr>
            <w:r w:rsidRPr="00340914">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2DD10779" w14:textId="77777777" w:rsidR="001D5211" w:rsidRPr="00340914" w:rsidRDefault="001D5211" w:rsidP="00840AC0">
            <w:pPr>
              <w:pStyle w:val="TAC"/>
              <w:rPr>
                <w:rFonts w:cs="Arial"/>
              </w:rPr>
            </w:pPr>
            <w:r w:rsidRPr="00340914">
              <w:rPr>
                <w:rFonts w:cs="Arial"/>
              </w:rPr>
              <w:t>TDD</w:t>
            </w:r>
          </w:p>
        </w:tc>
      </w:tr>
      <w:tr w:rsidR="001D5211" w:rsidRPr="00340914" w14:paraId="0AA1C1A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EB3C2EE" w14:textId="77777777" w:rsidR="001D5211" w:rsidRPr="00340914" w:rsidRDefault="001D5211" w:rsidP="00840AC0">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14:paraId="2149D099" w14:textId="77777777" w:rsidR="001D5211" w:rsidRPr="00340914" w:rsidRDefault="001D5211" w:rsidP="00840AC0">
            <w:pPr>
              <w:pStyle w:val="TAR"/>
              <w:rPr>
                <w:rFonts w:cs="Arial"/>
              </w:rPr>
            </w:pPr>
            <w:r w:rsidRPr="00340914">
              <w:rPr>
                <w:rFonts w:cs="Arial"/>
              </w:rPr>
              <w:t>703 MHz</w:t>
            </w:r>
          </w:p>
        </w:tc>
        <w:tc>
          <w:tcPr>
            <w:tcW w:w="284" w:type="dxa"/>
            <w:tcBorders>
              <w:top w:val="single" w:sz="4" w:space="0" w:color="auto"/>
              <w:bottom w:val="single" w:sz="4" w:space="0" w:color="auto"/>
            </w:tcBorders>
          </w:tcPr>
          <w:p w14:paraId="27D43089"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256BF08" w14:textId="77777777" w:rsidR="001D5211" w:rsidRPr="00340914" w:rsidRDefault="001D5211" w:rsidP="00840AC0">
            <w:pPr>
              <w:pStyle w:val="TAL"/>
              <w:rPr>
                <w:rFonts w:cs="Arial"/>
              </w:rPr>
            </w:pPr>
            <w:r w:rsidRPr="00340914">
              <w:rPr>
                <w:rFonts w:cs="Arial"/>
              </w:rPr>
              <w:t>803 MHz</w:t>
            </w:r>
          </w:p>
        </w:tc>
        <w:tc>
          <w:tcPr>
            <w:tcW w:w="1209" w:type="dxa"/>
            <w:tcBorders>
              <w:top w:val="single" w:sz="4" w:space="0" w:color="auto"/>
              <w:bottom w:val="single" w:sz="4" w:space="0" w:color="auto"/>
            </w:tcBorders>
          </w:tcPr>
          <w:p w14:paraId="24EB3F6B" w14:textId="77777777" w:rsidR="001D5211" w:rsidRPr="00340914" w:rsidRDefault="001D5211" w:rsidP="00840AC0">
            <w:pPr>
              <w:pStyle w:val="TAR"/>
              <w:rPr>
                <w:rFonts w:cs="Arial"/>
              </w:rPr>
            </w:pPr>
            <w:r w:rsidRPr="00340914">
              <w:rPr>
                <w:rFonts w:cs="Arial"/>
              </w:rPr>
              <w:t>703 MHz</w:t>
            </w:r>
          </w:p>
        </w:tc>
        <w:tc>
          <w:tcPr>
            <w:tcW w:w="244" w:type="dxa"/>
            <w:tcBorders>
              <w:top w:val="single" w:sz="4" w:space="0" w:color="auto"/>
              <w:bottom w:val="single" w:sz="4" w:space="0" w:color="auto"/>
            </w:tcBorders>
          </w:tcPr>
          <w:p w14:paraId="6FECB779"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747815C" w14:textId="77777777" w:rsidR="001D5211" w:rsidRPr="00340914" w:rsidRDefault="001D5211" w:rsidP="00840AC0">
            <w:pPr>
              <w:pStyle w:val="TAL"/>
              <w:rPr>
                <w:rFonts w:cs="Arial"/>
              </w:rPr>
            </w:pPr>
            <w:r w:rsidRPr="00340914">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3D3A8F8C" w14:textId="77777777" w:rsidR="001D5211" w:rsidRPr="00340914" w:rsidRDefault="001D5211" w:rsidP="00840AC0">
            <w:pPr>
              <w:pStyle w:val="TAC"/>
              <w:rPr>
                <w:rFonts w:cs="Arial"/>
              </w:rPr>
            </w:pPr>
            <w:r w:rsidRPr="00340914">
              <w:rPr>
                <w:rFonts w:cs="Arial"/>
              </w:rPr>
              <w:t>TDD</w:t>
            </w:r>
          </w:p>
        </w:tc>
      </w:tr>
      <w:tr w:rsidR="001D5211" w:rsidRPr="00340914" w14:paraId="4B146C9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A8E1A2C" w14:textId="77777777" w:rsidR="001D5211" w:rsidRPr="00340914" w:rsidRDefault="001D5211" w:rsidP="00840AC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14:paraId="388EFE46" w14:textId="77777777" w:rsidR="001D5211" w:rsidRPr="00340914" w:rsidRDefault="001D5211" w:rsidP="00840AC0">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84" w:type="dxa"/>
            <w:tcBorders>
              <w:top w:val="single" w:sz="4" w:space="0" w:color="auto"/>
              <w:bottom w:val="single" w:sz="4" w:space="0" w:color="auto"/>
            </w:tcBorders>
          </w:tcPr>
          <w:p w14:paraId="60BD99AC" w14:textId="77777777" w:rsidR="001D5211" w:rsidRPr="00340914" w:rsidRDefault="001D5211" w:rsidP="00840AC0">
            <w:pPr>
              <w:keepNext/>
              <w:keepLines/>
              <w:spacing w:after="0"/>
              <w:jc w:val="center"/>
              <w:rPr>
                <w:rFonts w:ascii="Arial" w:hAnsi="Arial" w:cs="Arial"/>
                <w:sz w:val="18"/>
                <w:szCs w:val="18"/>
              </w:rPr>
            </w:pPr>
            <w:r w:rsidRPr="00340914">
              <w:rPr>
                <w:rFonts w:ascii="Arial" w:hAnsi="Arial" w:cs="Arial"/>
                <w:sz w:val="18"/>
                <w:szCs w:val="18"/>
              </w:rPr>
              <w:t>–</w:t>
            </w:r>
          </w:p>
        </w:tc>
        <w:tc>
          <w:tcPr>
            <w:tcW w:w="1202" w:type="dxa"/>
            <w:tcBorders>
              <w:top w:val="single" w:sz="4" w:space="0" w:color="auto"/>
              <w:bottom w:val="single" w:sz="4" w:space="0" w:color="auto"/>
              <w:right w:val="single" w:sz="4" w:space="0" w:color="auto"/>
            </w:tcBorders>
          </w:tcPr>
          <w:p w14:paraId="64BD37F2" w14:textId="77777777" w:rsidR="001D5211" w:rsidRPr="00340914" w:rsidRDefault="001D5211" w:rsidP="00840AC0">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09" w:type="dxa"/>
            <w:tcBorders>
              <w:top w:val="single" w:sz="4" w:space="0" w:color="auto"/>
              <w:bottom w:val="single" w:sz="4" w:space="0" w:color="auto"/>
            </w:tcBorders>
          </w:tcPr>
          <w:p w14:paraId="4A181E4C" w14:textId="77777777" w:rsidR="001D5211" w:rsidRPr="00340914" w:rsidRDefault="001D5211" w:rsidP="00840AC0">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44" w:type="dxa"/>
            <w:tcBorders>
              <w:top w:val="single" w:sz="4" w:space="0" w:color="auto"/>
              <w:bottom w:val="single" w:sz="4" w:space="0" w:color="auto"/>
            </w:tcBorders>
          </w:tcPr>
          <w:p w14:paraId="1A4F2C38" w14:textId="77777777" w:rsidR="001D5211" w:rsidRPr="00340914" w:rsidRDefault="001D5211" w:rsidP="00840AC0">
            <w:pPr>
              <w:keepNext/>
              <w:keepLines/>
              <w:spacing w:after="0"/>
              <w:jc w:val="center"/>
              <w:rPr>
                <w:rFonts w:ascii="Arial" w:hAnsi="Arial" w:cs="Arial"/>
                <w:sz w:val="18"/>
                <w:szCs w:val="18"/>
              </w:rPr>
            </w:pPr>
            <w:r w:rsidRPr="00340914">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6A601551" w14:textId="77777777" w:rsidR="001D5211" w:rsidRPr="00340914" w:rsidRDefault="001D5211" w:rsidP="00840AC0">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31EAE61" w14:textId="77777777" w:rsidR="001D5211" w:rsidRPr="00340914" w:rsidRDefault="001D5211" w:rsidP="00840AC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TDD</w:t>
            </w:r>
          </w:p>
        </w:tc>
      </w:tr>
      <w:tr w:rsidR="001D5211" w:rsidRPr="00340914" w14:paraId="27871E5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6995F2C2" w14:textId="77777777" w:rsidR="001D5211" w:rsidRPr="00340914" w:rsidRDefault="001D5211" w:rsidP="00840AC0">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14:paraId="388EE587" w14:textId="77777777" w:rsidR="001D5211" w:rsidRPr="00340914" w:rsidRDefault="001D5211" w:rsidP="00840AC0">
            <w:pPr>
              <w:pStyle w:val="TAR"/>
              <w:rPr>
                <w:rFonts w:cs="Arial"/>
                <w:lang w:eastAsia="zh-CN"/>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5D0838D8"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F799747" w14:textId="77777777" w:rsidR="001D5211" w:rsidRPr="00340914" w:rsidRDefault="001D5211" w:rsidP="00840AC0">
            <w:pPr>
              <w:pStyle w:val="TAL"/>
              <w:rPr>
                <w:rFonts w:cs="Arial"/>
              </w:rPr>
            </w:pPr>
            <w:r w:rsidRPr="00340914">
              <w:rPr>
                <w:rFonts w:cs="Arial" w:hint="eastAsia"/>
                <w:lang w:eastAsia="zh-CN"/>
              </w:rPr>
              <w:t>5925</w:t>
            </w:r>
            <w:r w:rsidRPr="00340914">
              <w:rPr>
                <w:rFonts w:cs="Arial"/>
              </w:rPr>
              <w:t xml:space="preserve"> MHz</w:t>
            </w:r>
          </w:p>
        </w:tc>
        <w:tc>
          <w:tcPr>
            <w:tcW w:w="1209" w:type="dxa"/>
            <w:tcBorders>
              <w:top w:val="single" w:sz="4" w:space="0" w:color="auto"/>
              <w:bottom w:val="single" w:sz="4" w:space="0" w:color="auto"/>
            </w:tcBorders>
          </w:tcPr>
          <w:p w14:paraId="16AD4C59" w14:textId="77777777" w:rsidR="001D5211" w:rsidRPr="00340914" w:rsidRDefault="001D5211" w:rsidP="00840AC0">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1156A5BC"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420E800" w14:textId="77777777" w:rsidR="001D5211" w:rsidRPr="00340914" w:rsidRDefault="001D5211" w:rsidP="00840AC0">
            <w:pPr>
              <w:pStyle w:val="TAL"/>
              <w:rPr>
                <w:rFonts w:cs="Arial"/>
              </w:rPr>
            </w:pPr>
            <w:r w:rsidRPr="00340914">
              <w:rPr>
                <w:rFonts w:cs="Arial" w:hint="eastAsia"/>
                <w:lang w:eastAsia="zh-CN"/>
              </w:rPr>
              <w:t>5925</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3D712583" w14:textId="77777777" w:rsidR="001D5211" w:rsidRPr="00340914" w:rsidRDefault="001D5211" w:rsidP="00840AC0">
            <w:pPr>
              <w:pStyle w:val="TAC"/>
              <w:rPr>
                <w:rFonts w:cs="Arial"/>
              </w:rPr>
            </w:pPr>
            <w:r w:rsidRPr="00340914">
              <w:rPr>
                <w:rFonts w:cs="Arial"/>
              </w:rPr>
              <w:t>TDD</w:t>
            </w:r>
          </w:p>
          <w:p w14:paraId="38B8E071" w14:textId="77777777" w:rsidR="001D5211" w:rsidRPr="00340914" w:rsidRDefault="001D5211" w:rsidP="00840AC0">
            <w:pPr>
              <w:pStyle w:val="TAC"/>
              <w:rPr>
                <w:rFonts w:cs="Arial"/>
                <w:lang w:eastAsia="zh-CN"/>
              </w:rPr>
            </w:pPr>
            <w:r w:rsidRPr="00340914">
              <w:rPr>
                <w:rFonts w:cs="Arial"/>
              </w:rPr>
              <w:t>(NOTE 3, NOTE 4)</w:t>
            </w:r>
          </w:p>
        </w:tc>
      </w:tr>
      <w:tr w:rsidR="001D5211" w:rsidRPr="00340914" w:rsidDel="001D5211" w14:paraId="2C23ECEB" w14:textId="6F671895" w:rsidTr="00840AC0">
        <w:trPr>
          <w:jc w:val="center"/>
          <w:del w:id="100" w:author="Iwajlo Angelow (Nokia)" w:date="2025-11-25T11:37:00Z"/>
        </w:trPr>
        <w:tc>
          <w:tcPr>
            <w:tcW w:w="959" w:type="dxa"/>
            <w:tcBorders>
              <w:top w:val="single" w:sz="4" w:space="0" w:color="auto"/>
              <w:left w:val="single" w:sz="4" w:space="0" w:color="auto"/>
              <w:bottom w:val="single" w:sz="4" w:space="0" w:color="auto"/>
              <w:right w:val="single" w:sz="4" w:space="0" w:color="auto"/>
            </w:tcBorders>
          </w:tcPr>
          <w:p w14:paraId="05A336BD" w14:textId="6389FC19" w:rsidR="001D5211" w:rsidRPr="00340914" w:rsidDel="001D5211" w:rsidRDefault="001D5211" w:rsidP="00840AC0">
            <w:pPr>
              <w:pStyle w:val="TAC"/>
              <w:rPr>
                <w:del w:id="101" w:author="Iwajlo Angelow (Nokia)" w:date="2025-11-25T11:37:00Z" w16du:dateUtc="2025-11-25T17:37:00Z"/>
                <w:rFonts w:cs="Arial"/>
                <w:lang w:eastAsia="zh-CN"/>
              </w:rPr>
            </w:pPr>
            <w:del w:id="102" w:author="Iwajlo Angelow (Nokia)" w:date="2025-11-25T11:37:00Z" w16du:dateUtc="2025-11-25T17:37:00Z">
              <w:r w:rsidRPr="00340914" w:rsidDel="001D5211">
                <w:rPr>
                  <w:rFonts w:cs="Arial" w:hint="eastAsia"/>
                  <w:lang w:eastAsia="zh-CN"/>
                </w:rPr>
                <w:delText>47</w:delText>
              </w:r>
            </w:del>
          </w:p>
        </w:tc>
        <w:tc>
          <w:tcPr>
            <w:tcW w:w="1207" w:type="dxa"/>
            <w:tcBorders>
              <w:top w:val="single" w:sz="4" w:space="0" w:color="auto"/>
              <w:left w:val="single" w:sz="4" w:space="0" w:color="auto"/>
              <w:bottom w:val="single" w:sz="4" w:space="0" w:color="auto"/>
            </w:tcBorders>
          </w:tcPr>
          <w:p w14:paraId="6177A94E" w14:textId="7201D9B4" w:rsidR="001D5211" w:rsidRPr="00340914" w:rsidDel="001D5211" w:rsidRDefault="001D5211" w:rsidP="00840AC0">
            <w:pPr>
              <w:pStyle w:val="TAR"/>
              <w:rPr>
                <w:del w:id="103" w:author="Iwajlo Angelow (Nokia)" w:date="2025-11-25T11:37:00Z" w16du:dateUtc="2025-11-25T17:37:00Z"/>
                <w:rFonts w:cs="Arial"/>
                <w:lang w:eastAsia="zh-CN"/>
              </w:rPr>
            </w:pPr>
            <w:del w:id="104" w:author="Iwajlo Angelow (Nokia)" w:date="2025-11-25T11:37:00Z" w16du:dateUtc="2025-11-25T17:37:00Z">
              <w:r w:rsidRPr="00340914" w:rsidDel="001D5211">
                <w:rPr>
                  <w:rFonts w:cs="Arial" w:hint="eastAsia"/>
                  <w:lang w:eastAsia="zh-CN"/>
                </w:rPr>
                <w:delText>5855 MHz</w:delText>
              </w:r>
            </w:del>
          </w:p>
        </w:tc>
        <w:tc>
          <w:tcPr>
            <w:tcW w:w="284" w:type="dxa"/>
            <w:tcBorders>
              <w:top w:val="single" w:sz="4" w:space="0" w:color="auto"/>
              <w:bottom w:val="single" w:sz="4" w:space="0" w:color="auto"/>
            </w:tcBorders>
          </w:tcPr>
          <w:p w14:paraId="46A6FB77" w14:textId="2EE2D36B" w:rsidR="001D5211" w:rsidRPr="00340914" w:rsidDel="001D5211" w:rsidRDefault="001D5211" w:rsidP="00840AC0">
            <w:pPr>
              <w:pStyle w:val="TAC"/>
              <w:rPr>
                <w:del w:id="105" w:author="Iwajlo Angelow (Nokia)" w:date="2025-11-25T11:37:00Z" w16du:dateUtc="2025-11-25T17:37:00Z"/>
                <w:rFonts w:cs="Arial"/>
              </w:rPr>
            </w:pPr>
            <w:del w:id="106" w:author="Iwajlo Angelow (Nokia)" w:date="2025-11-25T11:37:00Z" w16du:dateUtc="2025-11-25T17:37:00Z">
              <w:r w:rsidRPr="00340914" w:rsidDel="001D5211">
                <w:rPr>
                  <w:rFonts w:cs="Arial"/>
                </w:rPr>
                <w:delText>–</w:delText>
              </w:r>
            </w:del>
          </w:p>
        </w:tc>
        <w:tc>
          <w:tcPr>
            <w:tcW w:w="1202" w:type="dxa"/>
            <w:tcBorders>
              <w:top w:val="single" w:sz="4" w:space="0" w:color="auto"/>
              <w:bottom w:val="single" w:sz="4" w:space="0" w:color="auto"/>
              <w:right w:val="single" w:sz="4" w:space="0" w:color="auto"/>
            </w:tcBorders>
          </w:tcPr>
          <w:p w14:paraId="0F09CDD0" w14:textId="6F9E0D78" w:rsidR="001D5211" w:rsidRPr="00340914" w:rsidDel="001D5211" w:rsidRDefault="001D5211" w:rsidP="00840AC0">
            <w:pPr>
              <w:pStyle w:val="TAL"/>
              <w:rPr>
                <w:del w:id="107" w:author="Iwajlo Angelow (Nokia)" w:date="2025-11-25T11:37:00Z" w16du:dateUtc="2025-11-25T17:37:00Z"/>
                <w:rFonts w:cs="Arial"/>
                <w:lang w:eastAsia="zh-CN"/>
              </w:rPr>
            </w:pPr>
            <w:del w:id="108" w:author="Iwajlo Angelow (Nokia)" w:date="2025-11-25T11:37:00Z" w16du:dateUtc="2025-11-25T17:37:00Z">
              <w:r w:rsidRPr="00340914" w:rsidDel="001D5211">
                <w:rPr>
                  <w:rFonts w:cs="Arial" w:hint="eastAsia"/>
                  <w:lang w:eastAsia="zh-CN"/>
                </w:rPr>
                <w:delText>5925 MHz</w:delText>
              </w:r>
            </w:del>
          </w:p>
        </w:tc>
        <w:tc>
          <w:tcPr>
            <w:tcW w:w="1209" w:type="dxa"/>
            <w:tcBorders>
              <w:top w:val="single" w:sz="4" w:space="0" w:color="auto"/>
              <w:bottom w:val="single" w:sz="4" w:space="0" w:color="auto"/>
            </w:tcBorders>
          </w:tcPr>
          <w:p w14:paraId="06296647" w14:textId="137CB200" w:rsidR="001D5211" w:rsidRPr="00340914" w:rsidDel="001D5211" w:rsidRDefault="001D5211" w:rsidP="00840AC0">
            <w:pPr>
              <w:pStyle w:val="TAR"/>
              <w:rPr>
                <w:del w:id="109" w:author="Iwajlo Angelow (Nokia)" w:date="2025-11-25T11:37:00Z" w16du:dateUtc="2025-11-25T17:37:00Z"/>
                <w:rFonts w:cs="Arial"/>
                <w:lang w:eastAsia="zh-CN"/>
              </w:rPr>
            </w:pPr>
            <w:del w:id="110" w:author="Iwajlo Angelow (Nokia)" w:date="2025-11-25T11:37:00Z" w16du:dateUtc="2025-11-25T17:37:00Z">
              <w:r w:rsidRPr="00340914" w:rsidDel="001D5211">
                <w:rPr>
                  <w:rFonts w:cs="Arial" w:hint="eastAsia"/>
                  <w:lang w:eastAsia="zh-CN"/>
                </w:rPr>
                <w:delText>5855 MHz</w:delText>
              </w:r>
            </w:del>
          </w:p>
        </w:tc>
        <w:tc>
          <w:tcPr>
            <w:tcW w:w="244" w:type="dxa"/>
            <w:tcBorders>
              <w:top w:val="single" w:sz="4" w:space="0" w:color="auto"/>
              <w:bottom w:val="single" w:sz="4" w:space="0" w:color="auto"/>
            </w:tcBorders>
          </w:tcPr>
          <w:p w14:paraId="7D4570BB" w14:textId="7E5A6390" w:rsidR="001D5211" w:rsidRPr="00340914" w:rsidDel="001D5211" w:rsidRDefault="001D5211" w:rsidP="00840AC0">
            <w:pPr>
              <w:pStyle w:val="TAC"/>
              <w:rPr>
                <w:del w:id="111" w:author="Iwajlo Angelow (Nokia)" w:date="2025-11-25T11:37:00Z" w16du:dateUtc="2025-11-25T17:37:00Z"/>
                <w:rFonts w:cs="Arial"/>
              </w:rPr>
            </w:pPr>
            <w:del w:id="112" w:author="Iwajlo Angelow (Nokia)" w:date="2025-11-25T11:37:00Z" w16du:dateUtc="2025-11-25T17:37:00Z">
              <w:r w:rsidRPr="00340914" w:rsidDel="001D5211">
                <w:rPr>
                  <w:rFonts w:cs="Arial"/>
                </w:rPr>
                <w:delText>–</w:delText>
              </w:r>
            </w:del>
          </w:p>
        </w:tc>
        <w:tc>
          <w:tcPr>
            <w:tcW w:w="1185" w:type="dxa"/>
            <w:tcBorders>
              <w:top w:val="single" w:sz="4" w:space="0" w:color="auto"/>
              <w:bottom w:val="single" w:sz="4" w:space="0" w:color="auto"/>
              <w:right w:val="single" w:sz="4" w:space="0" w:color="auto"/>
            </w:tcBorders>
          </w:tcPr>
          <w:p w14:paraId="6C02A5F3" w14:textId="650D8041" w:rsidR="001D5211" w:rsidRPr="00340914" w:rsidDel="001D5211" w:rsidRDefault="001D5211" w:rsidP="00840AC0">
            <w:pPr>
              <w:pStyle w:val="TAL"/>
              <w:rPr>
                <w:del w:id="113" w:author="Iwajlo Angelow (Nokia)" w:date="2025-11-25T11:37:00Z" w16du:dateUtc="2025-11-25T17:37:00Z"/>
                <w:rFonts w:cs="Arial"/>
                <w:lang w:eastAsia="zh-CN"/>
              </w:rPr>
            </w:pPr>
            <w:del w:id="114" w:author="Iwajlo Angelow (Nokia)" w:date="2025-11-25T11:37:00Z" w16du:dateUtc="2025-11-25T17:37:00Z">
              <w:r w:rsidRPr="00340914" w:rsidDel="001D5211">
                <w:rPr>
                  <w:rFonts w:cs="Arial" w:hint="eastAsia"/>
                  <w:lang w:eastAsia="zh-CN"/>
                </w:rPr>
                <w:delText>5925 MHz</w:delText>
              </w:r>
            </w:del>
          </w:p>
        </w:tc>
        <w:tc>
          <w:tcPr>
            <w:tcW w:w="1120" w:type="dxa"/>
            <w:tcBorders>
              <w:top w:val="single" w:sz="4" w:space="0" w:color="auto"/>
              <w:left w:val="single" w:sz="4" w:space="0" w:color="auto"/>
              <w:bottom w:val="single" w:sz="4" w:space="0" w:color="auto"/>
              <w:right w:val="single" w:sz="4" w:space="0" w:color="auto"/>
            </w:tcBorders>
          </w:tcPr>
          <w:p w14:paraId="3CA54A66" w14:textId="1DB97917" w:rsidR="001D5211" w:rsidRPr="00340914" w:rsidDel="001D5211" w:rsidRDefault="001D5211" w:rsidP="00840AC0">
            <w:pPr>
              <w:pStyle w:val="TAC"/>
              <w:rPr>
                <w:del w:id="115" w:author="Iwajlo Angelow (Nokia)" w:date="2025-11-25T11:37:00Z" w16du:dateUtc="2025-11-25T17:37:00Z"/>
                <w:rFonts w:cs="Arial"/>
                <w:lang w:eastAsia="zh-CN"/>
              </w:rPr>
            </w:pPr>
            <w:del w:id="116" w:author="Iwajlo Angelow (Nokia)" w:date="2025-11-25T11:37:00Z" w16du:dateUtc="2025-11-25T17:37:00Z">
              <w:r w:rsidRPr="00340914" w:rsidDel="001D5211">
                <w:rPr>
                  <w:rFonts w:cs="Arial" w:hint="eastAsia"/>
                  <w:lang w:eastAsia="zh-CN"/>
                </w:rPr>
                <w:delText>TDD</w:delText>
              </w:r>
            </w:del>
          </w:p>
        </w:tc>
      </w:tr>
      <w:tr w:rsidR="001D5211" w:rsidRPr="00340914" w14:paraId="258BB86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944C03F" w14:textId="77777777" w:rsidR="001D5211" w:rsidRPr="00340914" w:rsidRDefault="001D5211" w:rsidP="00840AC0">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14:paraId="5D9018A9" w14:textId="77777777" w:rsidR="001D5211" w:rsidRPr="00340914" w:rsidRDefault="001D5211" w:rsidP="00840AC0">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7C0EFB42" w14:textId="77777777" w:rsidR="001D5211" w:rsidRPr="00340914" w:rsidRDefault="001D5211" w:rsidP="00840AC0">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65CA1A72" w14:textId="77777777" w:rsidR="001D5211" w:rsidRPr="00340914" w:rsidRDefault="001D5211" w:rsidP="00840AC0">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156570D7" w14:textId="77777777" w:rsidR="001D5211" w:rsidRPr="00340914" w:rsidRDefault="001D5211" w:rsidP="00840AC0">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6FA6B162" w14:textId="77777777" w:rsidR="001D5211" w:rsidRPr="00340914" w:rsidRDefault="001D5211" w:rsidP="00840AC0">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68EFEF2A" w14:textId="77777777" w:rsidR="001D5211" w:rsidRPr="00340914" w:rsidRDefault="001D5211" w:rsidP="00840AC0">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57B7141E" w14:textId="77777777" w:rsidR="001D5211" w:rsidRPr="00340914" w:rsidRDefault="001D5211" w:rsidP="00840AC0">
            <w:pPr>
              <w:pStyle w:val="TAC"/>
              <w:rPr>
                <w:rFonts w:cs="Arial"/>
                <w:lang w:eastAsia="zh-CN"/>
              </w:rPr>
            </w:pPr>
            <w:r w:rsidRPr="00340914">
              <w:rPr>
                <w:rFonts w:cs="Arial"/>
                <w:lang w:eastAsia="ja-JP"/>
              </w:rPr>
              <w:t>TDD</w:t>
            </w:r>
          </w:p>
        </w:tc>
      </w:tr>
      <w:tr w:rsidR="001D5211" w:rsidRPr="00340914" w14:paraId="4E83A39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C2D809B" w14:textId="77777777" w:rsidR="001D5211" w:rsidRPr="00340914" w:rsidRDefault="001D5211" w:rsidP="00840AC0">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14:paraId="78ABC7EC" w14:textId="77777777" w:rsidR="001D5211" w:rsidRPr="00340914" w:rsidRDefault="001D5211" w:rsidP="00840AC0">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71218E42" w14:textId="77777777" w:rsidR="001D5211" w:rsidRPr="00340914" w:rsidRDefault="001D5211" w:rsidP="00840AC0">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2F5B7EFA" w14:textId="77777777" w:rsidR="001D5211" w:rsidRPr="00340914" w:rsidRDefault="001D5211" w:rsidP="00840AC0">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6423002E" w14:textId="77777777" w:rsidR="001D5211" w:rsidRPr="00340914" w:rsidRDefault="001D5211" w:rsidP="00840AC0">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2DCAC9DE" w14:textId="77777777" w:rsidR="001D5211" w:rsidRPr="00340914" w:rsidRDefault="001D5211" w:rsidP="00840AC0">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7AF055D" w14:textId="77777777" w:rsidR="001D5211" w:rsidRPr="00340914" w:rsidRDefault="001D5211" w:rsidP="00840AC0">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706DB812" w14:textId="77777777" w:rsidR="001D5211" w:rsidRPr="00340914" w:rsidRDefault="001D5211" w:rsidP="00840AC0">
            <w:pPr>
              <w:pStyle w:val="TAC"/>
              <w:rPr>
                <w:rFonts w:cs="Arial"/>
                <w:lang w:eastAsia="ja-JP"/>
              </w:rPr>
            </w:pPr>
            <w:r w:rsidRPr="00340914">
              <w:rPr>
                <w:rFonts w:cs="Arial"/>
                <w:lang w:eastAsia="ja-JP"/>
              </w:rPr>
              <w:t>TDD</w:t>
            </w:r>
          </w:p>
          <w:p w14:paraId="3C3B6AF9" w14:textId="77777777" w:rsidR="001D5211" w:rsidRPr="00340914" w:rsidRDefault="001D5211" w:rsidP="00840AC0">
            <w:pPr>
              <w:pStyle w:val="TAC"/>
              <w:rPr>
                <w:rFonts w:cs="Arial"/>
                <w:lang w:eastAsia="ja-JP"/>
              </w:rPr>
            </w:pPr>
            <w:r w:rsidRPr="00340914">
              <w:rPr>
                <w:rFonts w:cs="Arial"/>
                <w:lang w:eastAsia="ja-JP"/>
              </w:rPr>
              <w:t>(NOTE 8)</w:t>
            </w:r>
          </w:p>
        </w:tc>
      </w:tr>
      <w:tr w:rsidR="001D5211" w:rsidRPr="00340914" w14:paraId="3DD2EB1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2B284049" w14:textId="77777777" w:rsidR="001D5211" w:rsidRPr="00340914" w:rsidRDefault="001D5211" w:rsidP="00840AC0">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14:paraId="4236F53B" w14:textId="77777777" w:rsidR="001D5211" w:rsidRPr="00340914" w:rsidRDefault="001D5211" w:rsidP="00840AC0">
            <w:pPr>
              <w:pStyle w:val="TAR"/>
              <w:rPr>
                <w:rFonts w:cs="Arial"/>
                <w:lang w:eastAsia="ja-JP"/>
              </w:rPr>
            </w:pPr>
            <w:r w:rsidRPr="00340914">
              <w:rPr>
                <w:rFonts w:cs="Arial"/>
                <w:lang w:eastAsia="ja-JP"/>
              </w:rPr>
              <w:t>1432 MHz</w:t>
            </w:r>
          </w:p>
        </w:tc>
        <w:tc>
          <w:tcPr>
            <w:tcW w:w="284" w:type="dxa"/>
            <w:tcBorders>
              <w:top w:val="single" w:sz="4" w:space="0" w:color="auto"/>
              <w:bottom w:val="single" w:sz="4" w:space="0" w:color="auto"/>
            </w:tcBorders>
          </w:tcPr>
          <w:p w14:paraId="516AA190" w14:textId="77777777" w:rsidR="001D5211" w:rsidRPr="00340914" w:rsidRDefault="001D5211"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2C4F5F2" w14:textId="77777777" w:rsidR="001D5211" w:rsidRPr="00340914" w:rsidRDefault="001D5211" w:rsidP="00840AC0">
            <w:pPr>
              <w:pStyle w:val="TAL"/>
              <w:rPr>
                <w:rFonts w:cs="Arial"/>
                <w:lang w:eastAsia="ja-JP"/>
              </w:rPr>
            </w:pPr>
            <w:r w:rsidRPr="00340914">
              <w:rPr>
                <w:rFonts w:cs="Arial"/>
                <w:lang w:eastAsia="ja-JP"/>
              </w:rPr>
              <w:t>1517 MHz</w:t>
            </w:r>
          </w:p>
        </w:tc>
        <w:tc>
          <w:tcPr>
            <w:tcW w:w="1209" w:type="dxa"/>
            <w:tcBorders>
              <w:top w:val="single" w:sz="4" w:space="0" w:color="auto"/>
              <w:bottom w:val="single" w:sz="4" w:space="0" w:color="auto"/>
            </w:tcBorders>
          </w:tcPr>
          <w:p w14:paraId="591BF637" w14:textId="77777777" w:rsidR="001D5211" w:rsidRPr="00340914" w:rsidRDefault="001D5211" w:rsidP="00840AC0">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14:paraId="20C189C1" w14:textId="77777777" w:rsidR="001D5211" w:rsidRPr="00340914" w:rsidRDefault="001D5211"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3BCE7F90" w14:textId="77777777" w:rsidR="001D5211" w:rsidRPr="00340914" w:rsidRDefault="001D5211" w:rsidP="00840AC0">
            <w:pPr>
              <w:pStyle w:val="TAL"/>
              <w:rPr>
                <w:rFonts w:cs="Arial"/>
                <w:lang w:eastAsia="ja-JP"/>
              </w:rPr>
            </w:pPr>
            <w:r w:rsidRPr="00340914">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7C0097F7" w14:textId="77777777" w:rsidR="001D5211" w:rsidRPr="00340914" w:rsidRDefault="001D5211" w:rsidP="00840AC0">
            <w:pPr>
              <w:pStyle w:val="TAC"/>
              <w:rPr>
                <w:rFonts w:cs="Arial"/>
                <w:lang w:eastAsia="ja-JP"/>
              </w:rPr>
            </w:pPr>
            <w:r w:rsidRPr="00340914">
              <w:rPr>
                <w:rFonts w:cs="Arial"/>
                <w:lang w:eastAsia="ja-JP"/>
              </w:rPr>
              <w:t>TDD</w:t>
            </w:r>
          </w:p>
        </w:tc>
      </w:tr>
      <w:tr w:rsidR="001D5211" w:rsidRPr="00340914" w14:paraId="5DDEDA7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F90F39E" w14:textId="77777777" w:rsidR="001D5211" w:rsidRPr="00340914" w:rsidRDefault="001D5211" w:rsidP="00840AC0">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14:paraId="56DEEBAF" w14:textId="77777777" w:rsidR="001D5211" w:rsidRPr="00340914" w:rsidRDefault="001D5211" w:rsidP="00840AC0">
            <w:pPr>
              <w:pStyle w:val="TAR"/>
              <w:rPr>
                <w:rFonts w:cs="Arial"/>
                <w:lang w:eastAsia="ja-JP"/>
              </w:rPr>
            </w:pPr>
            <w:r w:rsidRPr="00340914">
              <w:rPr>
                <w:rFonts w:cs="Arial"/>
                <w:lang w:eastAsia="ja-JP"/>
              </w:rPr>
              <w:t>1427 MHz</w:t>
            </w:r>
          </w:p>
        </w:tc>
        <w:tc>
          <w:tcPr>
            <w:tcW w:w="284" w:type="dxa"/>
            <w:tcBorders>
              <w:top w:val="single" w:sz="4" w:space="0" w:color="auto"/>
              <w:bottom w:val="single" w:sz="4" w:space="0" w:color="auto"/>
            </w:tcBorders>
          </w:tcPr>
          <w:p w14:paraId="41047902" w14:textId="77777777" w:rsidR="001D5211" w:rsidRPr="00340914" w:rsidRDefault="001D5211"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63A312CC" w14:textId="77777777" w:rsidR="001D5211" w:rsidRPr="00340914" w:rsidRDefault="001D5211" w:rsidP="00840AC0">
            <w:pPr>
              <w:pStyle w:val="TAL"/>
              <w:rPr>
                <w:rFonts w:cs="Arial"/>
                <w:lang w:eastAsia="ja-JP"/>
              </w:rPr>
            </w:pPr>
            <w:r w:rsidRPr="00340914">
              <w:rPr>
                <w:rFonts w:cs="Arial"/>
                <w:lang w:eastAsia="ja-JP"/>
              </w:rPr>
              <w:t>1432 MHz</w:t>
            </w:r>
          </w:p>
        </w:tc>
        <w:tc>
          <w:tcPr>
            <w:tcW w:w="1209" w:type="dxa"/>
            <w:tcBorders>
              <w:top w:val="single" w:sz="4" w:space="0" w:color="auto"/>
              <w:bottom w:val="single" w:sz="4" w:space="0" w:color="auto"/>
            </w:tcBorders>
          </w:tcPr>
          <w:p w14:paraId="02150A7C" w14:textId="77777777" w:rsidR="001D5211" w:rsidRPr="00340914" w:rsidRDefault="001D5211" w:rsidP="00840AC0">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14:paraId="7C3FD983" w14:textId="77777777" w:rsidR="001D5211" w:rsidRPr="00340914" w:rsidRDefault="001D5211"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388865B6" w14:textId="77777777" w:rsidR="001D5211" w:rsidRPr="00340914" w:rsidRDefault="001D5211" w:rsidP="00840AC0">
            <w:pPr>
              <w:pStyle w:val="TAL"/>
              <w:rPr>
                <w:rFonts w:cs="Arial"/>
                <w:lang w:eastAsia="ja-JP"/>
              </w:rPr>
            </w:pPr>
            <w:r w:rsidRPr="00340914">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63B2CFE8" w14:textId="77777777" w:rsidR="001D5211" w:rsidRPr="00340914" w:rsidRDefault="001D5211" w:rsidP="00840AC0">
            <w:pPr>
              <w:pStyle w:val="TAC"/>
              <w:rPr>
                <w:rFonts w:cs="Arial"/>
                <w:lang w:eastAsia="ja-JP"/>
              </w:rPr>
            </w:pPr>
            <w:r w:rsidRPr="00340914">
              <w:rPr>
                <w:rFonts w:cs="Arial"/>
                <w:lang w:eastAsia="ja-JP"/>
              </w:rPr>
              <w:t>TDD</w:t>
            </w:r>
          </w:p>
        </w:tc>
      </w:tr>
      <w:tr w:rsidR="001D5211" w:rsidRPr="00340914" w14:paraId="0CFCB03E"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970B3C4" w14:textId="77777777" w:rsidR="001D5211" w:rsidRPr="00340914" w:rsidRDefault="001D5211" w:rsidP="00840AC0">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14:paraId="03AD558D" w14:textId="77777777" w:rsidR="001D5211" w:rsidRPr="00340914" w:rsidRDefault="001D5211" w:rsidP="00840AC0">
            <w:pPr>
              <w:pStyle w:val="TAR"/>
              <w:rPr>
                <w:rFonts w:cs="Arial"/>
                <w:lang w:eastAsia="ja-JP"/>
              </w:rPr>
            </w:pPr>
            <w:r w:rsidRPr="00340914">
              <w:rPr>
                <w:rFonts w:cs="Arial"/>
                <w:lang w:eastAsia="ja-JP"/>
              </w:rPr>
              <w:t>3300 MHz</w:t>
            </w:r>
          </w:p>
        </w:tc>
        <w:tc>
          <w:tcPr>
            <w:tcW w:w="284" w:type="dxa"/>
            <w:tcBorders>
              <w:top w:val="single" w:sz="4" w:space="0" w:color="auto"/>
              <w:bottom w:val="single" w:sz="4" w:space="0" w:color="auto"/>
            </w:tcBorders>
          </w:tcPr>
          <w:p w14:paraId="2BB7B28E" w14:textId="77777777" w:rsidR="001D5211" w:rsidRPr="00340914" w:rsidRDefault="001D5211"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4149AB22" w14:textId="77777777" w:rsidR="001D5211" w:rsidRPr="00340914" w:rsidRDefault="001D5211" w:rsidP="00840AC0">
            <w:pPr>
              <w:pStyle w:val="TAL"/>
              <w:rPr>
                <w:rFonts w:cs="Arial"/>
                <w:lang w:eastAsia="ja-JP"/>
              </w:rPr>
            </w:pPr>
            <w:r w:rsidRPr="00340914">
              <w:rPr>
                <w:rFonts w:cs="Arial"/>
                <w:lang w:eastAsia="ja-JP"/>
              </w:rPr>
              <w:t>3400 MHz</w:t>
            </w:r>
          </w:p>
        </w:tc>
        <w:tc>
          <w:tcPr>
            <w:tcW w:w="1209" w:type="dxa"/>
            <w:tcBorders>
              <w:top w:val="single" w:sz="4" w:space="0" w:color="auto"/>
              <w:bottom w:val="single" w:sz="4" w:space="0" w:color="auto"/>
            </w:tcBorders>
          </w:tcPr>
          <w:p w14:paraId="4236FE02" w14:textId="77777777" w:rsidR="001D5211" w:rsidRPr="00340914" w:rsidRDefault="001D5211" w:rsidP="00840AC0">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14:paraId="52BB7794" w14:textId="77777777" w:rsidR="001D5211" w:rsidRPr="00340914" w:rsidRDefault="001D5211"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7CE75555" w14:textId="77777777" w:rsidR="001D5211" w:rsidRPr="00340914" w:rsidRDefault="001D5211" w:rsidP="00840AC0">
            <w:pPr>
              <w:pStyle w:val="TAL"/>
              <w:rPr>
                <w:rFonts w:cs="Arial"/>
                <w:lang w:eastAsia="ja-JP"/>
              </w:rPr>
            </w:pPr>
            <w:r w:rsidRPr="00340914">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51C1A5A6" w14:textId="77777777" w:rsidR="001D5211" w:rsidRPr="00340914" w:rsidRDefault="001D5211" w:rsidP="00840AC0">
            <w:pPr>
              <w:pStyle w:val="TAC"/>
              <w:rPr>
                <w:rFonts w:cs="Arial"/>
                <w:lang w:eastAsia="ja-JP"/>
              </w:rPr>
            </w:pPr>
            <w:r w:rsidRPr="00340914">
              <w:rPr>
                <w:rFonts w:cs="Arial"/>
                <w:lang w:eastAsia="ja-JP"/>
              </w:rPr>
              <w:t>TDD</w:t>
            </w:r>
          </w:p>
        </w:tc>
      </w:tr>
      <w:tr w:rsidR="001D5211" w:rsidRPr="00340914" w14:paraId="04D52E1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501F351" w14:textId="77777777" w:rsidR="001D5211" w:rsidRPr="00340914" w:rsidRDefault="001D5211" w:rsidP="00840AC0">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14:paraId="46E05E7D" w14:textId="77777777" w:rsidR="001D5211" w:rsidRPr="00340914" w:rsidRDefault="001D5211" w:rsidP="00840AC0">
            <w:pPr>
              <w:pStyle w:val="TAR"/>
              <w:rPr>
                <w:rFonts w:cs="Arial"/>
                <w:lang w:eastAsia="ja-JP"/>
              </w:rPr>
            </w:pPr>
            <w:r w:rsidRPr="00340914">
              <w:rPr>
                <w:rFonts w:cs="Arial"/>
                <w:lang w:eastAsia="ja-JP"/>
              </w:rPr>
              <w:t>2483.5 MHz</w:t>
            </w:r>
          </w:p>
        </w:tc>
        <w:tc>
          <w:tcPr>
            <w:tcW w:w="284" w:type="dxa"/>
            <w:tcBorders>
              <w:top w:val="single" w:sz="4" w:space="0" w:color="auto"/>
              <w:bottom w:val="single" w:sz="4" w:space="0" w:color="auto"/>
            </w:tcBorders>
          </w:tcPr>
          <w:p w14:paraId="2895C91D" w14:textId="77777777" w:rsidR="001D5211" w:rsidRPr="00340914" w:rsidRDefault="001D5211"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15512000" w14:textId="77777777" w:rsidR="001D5211" w:rsidRPr="00340914" w:rsidRDefault="001D5211" w:rsidP="00840AC0">
            <w:pPr>
              <w:pStyle w:val="TAL"/>
              <w:rPr>
                <w:rFonts w:cs="Arial"/>
                <w:lang w:eastAsia="ja-JP"/>
              </w:rPr>
            </w:pPr>
            <w:r w:rsidRPr="00340914">
              <w:rPr>
                <w:rFonts w:cs="Arial"/>
                <w:lang w:eastAsia="ja-JP"/>
              </w:rPr>
              <w:t>2495 MHz</w:t>
            </w:r>
          </w:p>
        </w:tc>
        <w:tc>
          <w:tcPr>
            <w:tcW w:w="1209" w:type="dxa"/>
            <w:tcBorders>
              <w:top w:val="single" w:sz="4" w:space="0" w:color="auto"/>
              <w:bottom w:val="single" w:sz="4" w:space="0" w:color="auto"/>
            </w:tcBorders>
          </w:tcPr>
          <w:p w14:paraId="644557E5" w14:textId="77777777" w:rsidR="001D5211" w:rsidRPr="00340914" w:rsidRDefault="001D5211" w:rsidP="00840AC0">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14:paraId="5349D95C" w14:textId="77777777" w:rsidR="001D5211" w:rsidRPr="00340914" w:rsidRDefault="001D5211"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3249136" w14:textId="77777777" w:rsidR="001D5211" w:rsidRPr="00340914" w:rsidRDefault="001D5211" w:rsidP="00840AC0">
            <w:pPr>
              <w:pStyle w:val="TAL"/>
              <w:rPr>
                <w:rFonts w:cs="Arial"/>
                <w:lang w:eastAsia="ja-JP"/>
              </w:rPr>
            </w:pPr>
            <w:r w:rsidRPr="00340914">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14:paraId="3CE3A8F2" w14:textId="77777777" w:rsidR="001D5211" w:rsidRPr="00340914" w:rsidRDefault="001D5211" w:rsidP="00840AC0">
            <w:pPr>
              <w:pStyle w:val="TAC"/>
              <w:rPr>
                <w:rFonts w:cs="Arial"/>
                <w:lang w:eastAsia="ja-JP"/>
              </w:rPr>
            </w:pPr>
            <w:r w:rsidRPr="00340914">
              <w:rPr>
                <w:rFonts w:cs="Arial"/>
                <w:lang w:eastAsia="ja-JP"/>
              </w:rPr>
              <w:t>TDD</w:t>
            </w:r>
          </w:p>
        </w:tc>
      </w:tr>
      <w:tr w:rsidR="001D5211" w:rsidRPr="00340914" w14:paraId="4159824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155406F" w14:textId="77777777" w:rsidR="001D5211" w:rsidRPr="00340914" w:rsidRDefault="001D5211" w:rsidP="00840AC0">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14:paraId="3E959846" w14:textId="77777777" w:rsidR="001D5211" w:rsidRPr="00340914" w:rsidRDefault="001D5211" w:rsidP="00840AC0">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0BFF86E2"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4E635AF" w14:textId="77777777" w:rsidR="001D5211" w:rsidRPr="00340914" w:rsidRDefault="001D5211" w:rsidP="00840AC0">
            <w:pPr>
              <w:pStyle w:val="TAL"/>
              <w:rPr>
                <w:rFonts w:cs="Arial"/>
              </w:rPr>
            </w:pPr>
            <w:r w:rsidRPr="00340914">
              <w:rPr>
                <w:rFonts w:cs="Arial" w:hint="eastAsia"/>
                <w:lang w:eastAsia="ja-JP"/>
              </w:rPr>
              <w:t>2010</w:t>
            </w:r>
            <w:r w:rsidRPr="00340914">
              <w:rPr>
                <w:rFonts w:cs="Arial"/>
              </w:rPr>
              <w:t xml:space="preserve"> MHz </w:t>
            </w:r>
          </w:p>
        </w:tc>
        <w:tc>
          <w:tcPr>
            <w:tcW w:w="1209" w:type="dxa"/>
            <w:tcBorders>
              <w:top w:val="single" w:sz="4" w:space="0" w:color="auto"/>
              <w:bottom w:val="single" w:sz="4" w:space="0" w:color="auto"/>
            </w:tcBorders>
          </w:tcPr>
          <w:p w14:paraId="6EA67382" w14:textId="77777777" w:rsidR="001D5211" w:rsidRPr="00340914" w:rsidRDefault="001D5211" w:rsidP="00840AC0">
            <w:pPr>
              <w:pStyle w:val="TAR"/>
              <w:rPr>
                <w:rFonts w:cs="Arial"/>
              </w:rPr>
            </w:pPr>
            <w:r w:rsidRPr="00340914">
              <w:rPr>
                <w:rFonts w:cs="Arial"/>
              </w:rPr>
              <w:t>2110 MHz</w:t>
            </w:r>
          </w:p>
        </w:tc>
        <w:tc>
          <w:tcPr>
            <w:tcW w:w="244" w:type="dxa"/>
            <w:tcBorders>
              <w:top w:val="single" w:sz="4" w:space="0" w:color="auto"/>
              <w:bottom w:val="single" w:sz="4" w:space="0" w:color="auto"/>
            </w:tcBorders>
          </w:tcPr>
          <w:p w14:paraId="02AA2283"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3FABECD" w14:textId="77777777" w:rsidR="001D5211" w:rsidRPr="00340914" w:rsidRDefault="001D5211" w:rsidP="00840AC0">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557695B1" w14:textId="77777777" w:rsidR="001D5211" w:rsidRPr="00340914" w:rsidRDefault="001D5211" w:rsidP="00840AC0">
            <w:pPr>
              <w:pStyle w:val="TAC"/>
              <w:rPr>
                <w:rFonts w:cs="Arial"/>
              </w:rPr>
            </w:pPr>
            <w:r w:rsidRPr="00340914">
              <w:rPr>
                <w:rFonts w:cs="Arial"/>
              </w:rPr>
              <w:t>FDD</w:t>
            </w:r>
          </w:p>
        </w:tc>
      </w:tr>
      <w:tr w:rsidR="001D5211" w:rsidRPr="00340914" w14:paraId="44390E9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21E731D0" w14:textId="77777777" w:rsidR="001D5211" w:rsidRPr="00340914" w:rsidRDefault="001D5211" w:rsidP="00840AC0">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14:paraId="3D6EBA80" w14:textId="77777777" w:rsidR="001D5211" w:rsidRPr="00340914" w:rsidRDefault="001D5211" w:rsidP="00840AC0">
            <w:pPr>
              <w:pStyle w:val="TAR"/>
              <w:rPr>
                <w:rFonts w:cs="Arial"/>
              </w:rPr>
            </w:pPr>
            <w:r w:rsidRPr="00340914">
              <w:rPr>
                <w:rFonts w:cs="Arial"/>
              </w:rPr>
              <w:t>1710 MHz</w:t>
            </w:r>
          </w:p>
        </w:tc>
        <w:tc>
          <w:tcPr>
            <w:tcW w:w="284" w:type="dxa"/>
            <w:tcBorders>
              <w:top w:val="single" w:sz="4" w:space="0" w:color="auto"/>
              <w:bottom w:val="single" w:sz="4" w:space="0" w:color="auto"/>
            </w:tcBorders>
          </w:tcPr>
          <w:p w14:paraId="5BF59458"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748D79F" w14:textId="77777777" w:rsidR="001D5211" w:rsidRPr="00340914" w:rsidRDefault="001D5211" w:rsidP="00840AC0">
            <w:pPr>
              <w:pStyle w:val="TAL"/>
              <w:rPr>
                <w:rFonts w:cs="Arial"/>
              </w:rPr>
            </w:pPr>
            <w:r w:rsidRPr="00340914">
              <w:rPr>
                <w:rFonts w:cs="Arial"/>
              </w:rPr>
              <w:t>1780 MHz</w:t>
            </w:r>
          </w:p>
        </w:tc>
        <w:tc>
          <w:tcPr>
            <w:tcW w:w="1209" w:type="dxa"/>
            <w:tcBorders>
              <w:top w:val="single" w:sz="4" w:space="0" w:color="auto"/>
              <w:bottom w:val="single" w:sz="4" w:space="0" w:color="auto"/>
            </w:tcBorders>
          </w:tcPr>
          <w:p w14:paraId="4084DEEE" w14:textId="77777777" w:rsidR="001D5211" w:rsidRPr="00340914" w:rsidRDefault="001D5211" w:rsidP="00840AC0">
            <w:pPr>
              <w:pStyle w:val="TAR"/>
              <w:rPr>
                <w:rFonts w:cs="Arial"/>
              </w:rPr>
            </w:pPr>
            <w:r w:rsidRPr="00340914">
              <w:rPr>
                <w:rFonts w:cs="Arial"/>
              </w:rPr>
              <w:t>2110 MHz</w:t>
            </w:r>
          </w:p>
        </w:tc>
        <w:tc>
          <w:tcPr>
            <w:tcW w:w="244" w:type="dxa"/>
            <w:tcBorders>
              <w:top w:val="single" w:sz="4" w:space="0" w:color="auto"/>
              <w:bottom w:val="single" w:sz="4" w:space="0" w:color="auto"/>
            </w:tcBorders>
          </w:tcPr>
          <w:p w14:paraId="44692727"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10FE314" w14:textId="77777777" w:rsidR="001D5211" w:rsidRPr="00340914" w:rsidRDefault="001D5211" w:rsidP="00840AC0">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29873CED" w14:textId="77777777" w:rsidR="001D5211" w:rsidRPr="00340914" w:rsidRDefault="001D5211" w:rsidP="00840AC0">
            <w:pPr>
              <w:pStyle w:val="TAC"/>
              <w:rPr>
                <w:rFonts w:cs="Arial"/>
              </w:rPr>
            </w:pPr>
            <w:r w:rsidRPr="00340914">
              <w:rPr>
                <w:rFonts w:cs="Arial"/>
              </w:rPr>
              <w:t>FDD (NOTE 5)</w:t>
            </w:r>
          </w:p>
        </w:tc>
      </w:tr>
      <w:tr w:rsidR="001D5211" w:rsidRPr="00340914" w14:paraId="55C4F4F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BF17D10" w14:textId="77777777" w:rsidR="001D5211" w:rsidRPr="00340914" w:rsidRDefault="001D5211" w:rsidP="00840AC0">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14:paraId="5A57B038" w14:textId="77777777" w:rsidR="001D5211" w:rsidRPr="00340914" w:rsidRDefault="001D5211" w:rsidP="00840AC0">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71103346" w14:textId="77777777" w:rsidR="001D5211" w:rsidRPr="00340914" w:rsidRDefault="001D5211" w:rsidP="00840AC0">
            <w:pPr>
              <w:pStyle w:val="TAR"/>
              <w:rPr>
                <w:rFonts w:cs="Arial"/>
              </w:rPr>
            </w:pPr>
            <w:r w:rsidRPr="00340914">
              <w:rPr>
                <w:rFonts w:cs="Arial"/>
              </w:rPr>
              <w:t>738 MHz</w:t>
            </w:r>
          </w:p>
        </w:tc>
        <w:tc>
          <w:tcPr>
            <w:tcW w:w="244" w:type="dxa"/>
            <w:tcBorders>
              <w:top w:val="single" w:sz="4" w:space="0" w:color="auto"/>
              <w:bottom w:val="single" w:sz="4" w:space="0" w:color="auto"/>
            </w:tcBorders>
          </w:tcPr>
          <w:p w14:paraId="158C09F4"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866A37E" w14:textId="77777777" w:rsidR="001D5211" w:rsidRPr="00340914" w:rsidRDefault="001D5211" w:rsidP="00840AC0">
            <w:pPr>
              <w:pStyle w:val="TAL"/>
              <w:rPr>
                <w:rFonts w:cs="Arial"/>
              </w:rPr>
            </w:pPr>
            <w:r w:rsidRPr="00340914">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549AE80C" w14:textId="77777777" w:rsidR="001D5211" w:rsidRPr="00340914" w:rsidRDefault="001D5211" w:rsidP="00840AC0">
            <w:pPr>
              <w:pStyle w:val="TAC"/>
              <w:rPr>
                <w:rFonts w:cs="Arial"/>
              </w:rPr>
            </w:pPr>
            <w:r w:rsidRPr="00340914">
              <w:rPr>
                <w:rFonts w:cs="Arial"/>
              </w:rPr>
              <w:t>FDD (NOTE 2)</w:t>
            </w:r>
          </w:p>
        </w:tc>
      </w:tr>
      <w:tr w:rsidR="001D5211" w:rsidRPr="00340914" w14:paraId="50808E8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FF5A08E" w14:textId="77777777" w:rsidR="001D5211" w:rsidRPr="00340914" w:rsidRDefault="001D5211" w:rsidP="00840AC0">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14:paraId="0D1D7414" w14:textId="77777777" w:rsidR="001D5211" w:rsidRPr="00340914" w:rsidRDefault="001D5211" w:rsidP="00840AC0">
            <w:pPr>
              <w:pStyle w:val="TAR"/>
              <w:rPr>
                <w:rFonts w:cs="Arial"/>
              </w:rPr>
            </w:pPr>
            <w:r w:rsidRPr="00340914">
              <w:rPr>
                <w:rFonts w:cs="Arial"/>
              </w:rPr>
              <w:t xml:space="preserve">698 MHz </w:t>
            </w:r>
          </w:p>
        </w:tc>
        <w:tc>
          <w:tcPr>
            <w:tcW w:w="284" w:type="dxa"/>
            <w:tcBorders>
              <w:top w:val="single" w:sz="4" w:space="0" w:color="auto"/>
              <w:bottom w:val="single" w:sz="4" w:space="0" w:color="auto"/>
            </w:tcBorders>
          </w:tcPr>
          <w:p w14:paraId="3DFAECEC"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E5FE26A" w14:textId="77777777" w:rsidR="001D5211" w:rsidRPr="00340914" w:rsidRDefault="001D5211" w:rsidP="00840AC0">
            <w:pPr>
              <w:pStyle w:val="TAL"/>
              <w:rPr>
                <w:rFonts w:cs="Arial"/>
              </w:rPr>
            </w:pPr>
            <w:r w:rsidRPr="00340914">
              <w:rPr>
                <w:rFonts w:cs="Arial"/>
                <w:lang w:eastAsia="ja-JP"/>
              </w:rPr>
              <w:t>728</w:t>
            </w:r>
            <w:r w:rsidRPr="00340914">
              <w:rPr>
                <w:rFonts w:cs="Arial"/>
              </w:rPr>
              <w:t xml:space="preserve"> MHz </w:t>
            </w:r>
          </w:p>
        </w:tc>
        <w:tc>
          <w:tcPr>
            <w:tcW w:w="1209" w:type="dxa"/>
            <w:tcBorders>
              <w:top w:val="single" w:sz="4" w:space="0" w:color="auto"/>
              <w:bottom w:val="single" w:sz="4" w:space="0" w:color="auto"/>
            </w:tcBorders>
          </w:tcPr>
          <w:p w14:paraId="1F7DDDB1" w14:textId="77777777" w:rsidR="001D5211" w:rsidRPr="00340914" w:rsidRDefault="001D5211" w:rsidP="00840AC0">
            <w:pPr>
              <w:pStyle w:val="TAR"/>
              <w:rPr>
                <w:rFonts w:cs="Arial"/>
              </w:rPr>
            </w:pPr>
            <w:r w:rsidRPr="00340914">
              <w:rPr>
                <w:rFonts w:cs="Arial"/>
              </w:rPr>
              <w:t>753 MHz</w:t>
            </w:r>
          </w:p>
        </w:tc>
        <w:tc>
          <w:tcPr>
            <w:tcW w:w="244" w:type="dxa"/>
            <w:tcBorders>
              <w:top w:val="single" w:sz="4" w:space="0" w:color="auto"/>
              <w:bottom w:val="single" w:sz="4" w:space="0" w:color="auto"/>
            </w:tcBorders>
          </w:tcPr>
          <w:p w14:paraId="3AAE9955"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73D1709" w14:textId="77777777" w:rsidR="001D5211" w:rsidRPr="00340914" w:rsidRDefault="001D5211" w:rsidP="00840AC0">
            <w:pPr>
              <w:pStyle w:val="TAL"/>
              <w:rPr>
                <w:rFonts w:cs="Arial"/>
              </w:rPr>
            </w:pPr>
            <w:r w:rsidRPr="00340914">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5DA9A735" w14:textId="77777777" w:rsidR="001D5211" w:rsidRPr="00340914" w:rsidRDefault="001D5211" w:rsidP="00840AC0">
            <w:pPr>
              <w:pStyle w:val="TAC"/>
              <w:rPr>
                <w:rFonts w:cs="Arial"/>
              </w:rPr>
            </w:pPr>
            <w:r w:rsidRPr="00340914">
              <w:rPr>
                <w:rFonts w:cs="Arial"/>
              </w:rPr>
              <w:t>FDD</w:t>
            </w:r>
          </w:p>
        </w:tc>
      </w:tr>
      <w:tr w:rsidR="001D5211" w:rsidRPr="00340914" w14:paraId="760F257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6EE85E3A" w14:textId="77777777" w:rsidR="001D5211" w:rsidRPr="00340914" w:rsidRDefault="001D5211" w:rsidP="00840AC0">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14:paraId="6373D612" w14:textId="77777777" w:rsidR="001D5211" w:rsidRPr="00340914" w:rsidRDefault="001D5211" w:rsidP="00840AC0">
            <w:pPr>
              <w:pStyle w:val="TAC"/>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6DE86C3E" w14:textId="77777777" w:rsidR="001D5211" w:rsidRPr="00340914" w:rsidRDefault="001D5211" w:rsidP="00840AC0">
            <w:pPr>
              <w:pStyle w:val="TAR"/>
              <w:rPr>
                <w:rFonts w:cs="Arial"/>
              </w:rPr>
            </w:pPr>
            <w:r w:rsidRPr="00340914">
              <w:rPr>
                <w:rFonts w:cs="Arial"/>
              </w:rPr>
              <w:t>2570 MHz</w:t>
            </w:r>
          </w:p>
        </w:tc>
        <w:tc>
          <w:tcPr>
            <w:tcW w:w="244" w:type="dxa"/>
            <w:tcBorders>
              <w:top w:val="single" w:sz="4" w:space="0" w:color="auto"/>
              <w:bottom w:val="single" w:sz="4" w:space="0" w:color="auto"/>
            </w:tcBorders>
          </w:tcPr>
          <w:p w14:paraId="088D8275"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7D286C4" w14:textId="77777777" w:rsidR="001D5211" w:rsidRPr="00340914" w:rsidRDefault="001D5211" w:rsidP="00840AC0">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2288D2E3" w14:textId="77777777" w:rsidR="001D5211" w:rsidRPr="00340914" w:rsidRDefault="001D5211" w:rsidP="00840AC0">
            <w:pPr>
              <w:pStyle w:val="TAC"/>
              <w:rPr>
                <w:rFonts w:cs="Arial"/>
              </w:rPr>
            </w:pPr>
            <w:r w:rsidRPr="00340914">
              <w:rPr>
                <w:rFonts w:cs="Arial"/>
              </w:rPr>
              <w:t>FDD (NOTE 2)</w:t>
            </w:r>
          </w:p>
        </w:tc>
      </w:tr>
      <w:tr w:rsidR="001D5211" w:rsidRPr="00340914" w14:paraId="65797E8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E1CCEEC" w14:textId="77777777" w:rsidR="001D5211" w:rsidRPr="00340914" w:rsidRDefault="001D5211" w:rsidP="00840AC0">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14:paraId="723B1045" w14:textId="77777777" w:rsidR="001D5211" w:rsidRPr="00340914" w:rsidRDefault="001D5211" w:rsidP="00840AC0">
            <w:pPr>
              <w:pStyle w:val="TAR"/>
              <w:rPr>
                <w:rFonts w:cs="Arial"/>
              </w:rPr>
            </w:pPr>
            <w:r w:rsidRPr="00340914">
              <w:rPr>
                <w:rFonts w:cs="Arial"/>
              </w:rPr>
              <w:t xml:space="preserve">1695 MHz </w:t>
            </w:r>
          </w:p>
        </w:tc>
        <w:tc>
          <w:tcPr>
            <w:tcW w:w="284" w:type="dxa"/>
            <w:tcBorders>
              <w:top w:val="single" w:sz="4" w:space="0" w:color="auto"/>
              <w:bottom w:val="single" w:sz="4" w:space="0" w:color="auto"/>
            </w:tcBorders>
          </w:tcPr>
          <w:p w14:paraId="5EEC0D6B"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0CBA082" w14:textId="77777777" w:rsidR="001D5211" w:rsidRPr="00340914" w:rsidRDefault="001D5211" w:rsidP="00840AC0">
            <w:pPr>
              <w:pStyle w:val="TAL"/>
              <w:rPr>
                <w:rFonts w:cs="Arial"/>
                <w:lang w:eastAsia="ja-JP"/>
              </w:rPr>
            </w:pPr>
            <w:r w:rsidRPr="00340914">
              <w:rPr>
                <w:rFonts w:cs="Arial"/>
                <w:lang w:eastAsia="ja-JP"/>
              </w:rPr>
              <w:t>1710</w:t>
            </w:r>
            <w:r w:rsidRPr="00340914">
              <w:rPr>
                <w:rFonts w:cs="Arial"/>
              </w:rPr>
              <w:t xml:space="preserve"> MHz </w:t>
            </w:r>
          </w:p>
        </w:tc>
        <w:tc>
          <w:tcPr>
            <w:tcW w:w="1209" w:type="dxa"/>
            <w:tcBorders>
              <w:top w:val="single" w:sz="4" w:space="0" w:color="auto"/>
              <w:bottom w:val="single" w:sz="4" w:space="0" w:color="auto"/>
            </w:tcBorders>
          </w:tcPr>
          <w:p w14:paraId="3ED95E83" w14:textId="77777777" w:rsidR="001D5211" w:rsidRPr="00340914" w:rsidRDefault="001D5211" w:rsidP="00840AC0">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14:paraId="340BA5C7"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DE38322" w14:textId="77777777" w:rsidR="001D5211" w:rsidRPr="00340914" w:rsidRDefault="001D5211" w:rsidP="00840AC0">
            <w:pPr>
              <w:pStyle w:val="TAL"/>
              <w:rPr>
                <w:rFonts w:cs="Arial"/>
              </w:rPr>
            </w:pPr>
            <w:r w:rsidRPr="00340914">
              <w:rPr>
                <w:rFonts w:cs="Arial"/>
                <w:lang w:eastAsia="ja-JP"/>
              </w:rPr>
              <w:t>2020</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5C2A7FE6" w14:textId="77777777" w:rsidR="001D5211" w:rsidRPr="00340914" w:rsidRDefault="001D5211" w:rsidP="00840AC0">
            <w:pPr>
              <w:pStyle w:val="TAC"/>
              <w:rPr>
                <w:rFonts w:cs="Arial"/>
              </w:rPr>
            </w:pPr>
            <w:r w:rsidRPr="00340914">
              <w:rPr>
                <w:rFonts w:cs="Arial"/>
              </w:rPr>
              <w:t>FDD</w:t>
            </w:r>
            <w:r w:rsidRPr="00340914">
              <w:rPr>
                <w:rFonts w:cs="Arial"/>
                <w:vertAlign w:val="superscript"/>
              </w:rPr>
              <w:t>6</w:t>
            </w:r>
          </w:p>
        </w:tc>
      </w:tr>
      <w:tr w:rsidR="001D5211" w:rsidRPr="00340914" w14:paraId="29FC494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0F726E9" w14:textId="77777777" w:rsidR="001D5211" w:rsidRPr="00340914" w:rsidRDefault="001D5211" w:rsidP="00840AC0">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14:paraId="249C586B" w14:textId="77777777" w:rsidR="001D5211" w:rsidRPr="00340914" w:rsidRDefault="001D5211" w:rsidP="00840AC0">
            <w:pPr>
              <w:pStyle w:val="TAR"/>
              <w:rPr>
                <w:rFonts w:cs="Arial"/>
              </w:rPr>
            </w:pPr>
            <w:r w:rsidRPr="00340914">
              <w:rPr>
                <w:rFonts w:cs="Arial"/>
              </w:rPr>
              <w:t xml:space="preserve">663 MHz </w:t>
            </w:r>
          </w:p>
        </w:tc>
        <w:tc>
          <w:tcPr>
            <w:tcW w:w="284" w:type="dxa"/>
            <w:tcBorders>
              <w:top w:val="single" w:sz="4" w:space="0" w:color="auto"/>
              <w:bottom w:val="single" w:sz="4" w:space="0" w:color="auto"/>
            </w:tcBorders>
          </w:tcPr>
          <w:p w14:paraId="1CF8B4F3"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C429679" w14:textId="77777777" w:rsidR="001D5211" w:rsidRPr="00340914" w:rsidRDefault="001D5211" w:rsidP="00840AC0">
            <w:pPr>
              <w:pStyle w:val="TAL"/>
              <w:rPr>
                <w:rFonts w:cs="Arial"/>
                <w:lang w:eastAsia="ja-JP"/>
              </w:rPr>
            </w:pPr>
            <w:r w:rsidRPr="00340914">
              <w:rPr>
                <w:rFonts w:cs="Arial"/>
                <w:lang w:eastAsia="ja-JP"/>
              </w:rPr>
              <w:t>698</w:t>
            </w:r>
            <w:r w:rsidRPr="00340914">
              <w:rPr>
                <w:rFonts w:cs="Arial"/>
              </w:rPr>
              <w:t xml:space="preserve"> MHz </w:t>
            </w:r>
          </w:p>
        </w:tc>
        <w:tc>
          <w:tcPr>
            <w:tcW w:w="1209" w:type="dxa"/>
            <w:tcBorders>
              <w:top w:val="single" w:sz="4" w:space="0" w:color="auto"/>
              <w:bottom w:val="single" w:sz="4" w:space="0" w:color="auto"/>
            </w:tcBorders>
          </w:tcPr>
          <w:p w14:paraId="71936706" w14:textId="77777777" w:rsidR="001D5211" w:rsidRPr="00340914" w:rsidRDefault="001D5211" w:rsidP="00840AC0">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14:paraId="3EE4492E"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6D82C79" w14:textId="77777777" w:rsidR="001D5211" w:rsidRPr="00340914" w:rsidRDefault="001D5211" w:rsidP="00840AC0">
            <w:pPr>
              <w:pStyle w:val="TAL"/>
              <w:rPr>
                <w:rFonts w:cs="Arial"/>
                <w:lang w:eastAsia="ja-JP"/>
              </w:rPr>
            </w:pPr>
            <w:r w:rsidRPr="00340914">
              <w:rPr>
                <w:rFonts w:cs="Arial"/>
                <w:lang w:eastAsia="ja-JP"/>
              </w:rPr>
              <w:t>652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E2EF1BA" w14:textId="77777777" w:rsidR="001D5211" w:rsidRPr="00340914" w:rsidRDefault="001D5211" w:rsidP="00840AC0">
            <w:pPr>
              <w:pStyle w:val="TAC"/>
              <w:rPr>
                <w:rFonts w:cs="Arial"/>
              </w:rPr>
            </w:pPr>
            <w:r w:rsidRPr="00340914">
              <w:rPr>
                <w:rFonts w:cs="Arial"/>
              </w:rPr>
              <w:t>FDD</w:t>
            </w:r>
          </w:p>
        </w:tc>
      </w:tr>
      <w:tr w:rsidR="001D5211" w:rsidRPr="00340914" w14:paraId="38C9630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E9336E7" w14:textId="77777777" w:rsidR="001D5211" w:rsidRPr="00340914" w:rsidRDefault="001D5211" w:rsidP="00840AC0">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14:paraId="00AE122A" w14:textId="77777777" w:rsidR="001D5211" w:rsidRPr="00340914" w:rsidRDefault="001D5211" w:rsidP="00840AC0">
            <w:pPr>
              <w:pStyle w:val="TAR"/>
              <w:rPr>
                <w:rFonts w:cs="Arial"/>
              </w:rPr>
            </w:pPr>
            <w:r w:rsidRPr="00340914">
              <w:rPr>
                <w:rFonts w:cs="Arial"/>
              </w:rPr>
              <w:t xml:space="preserve">451 MHz </w:t>
            </w:r>
          </w:p>
        </w:tc>
        <w:tc>
          <w:tcPr>
            <w:tcW w:w="284" w:type="dxa"/>
            <w:tcBorders>
              <w:top w:val="single" w:sz="4" w:space="0" w:color="auto"/>
              <w:bottom w:val="single" w:sz="4" w:space="0" w:color="auto"/>
            </w:tcBorders>
          </w:tcPr>
          <w:p w14:paraId="30FB8B5B"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D1E0172" w14:textId="77777777" w:rsidR="001D5211" w:rsidRPr="00340914" w:rsidRDefault="001D5211" w:rsidP="00840AC0">
            <w:pPr>
              <w:pStyle w:val="TAL"/>
              <w:rPr>
                <w:rFonts w:cs="Arial"/>
                <w:lang w:eastAsia="ja-JP"/>
              </w:rPr>
            </w:pPr>
            <w:r w:rsidRPr="00340914">
              <w:rPr>
                <w:rFonts w:cs="Arial"/>
                <w:lang w:eastAsia="ja-JP"/>
              </w:rPr>
              <w:t>456</w:t>
            </w:r>
            <w:r w:rsidRPr="00340914">
              <w:rPr>
                <w:rFonts w:cs="Arial"/>
              </w:rPr>
              <w:t xml:space="preserve"> MHz </w:t>
            </w:r>
          </w:p>
        </w:tc>
        <w:tc>
          <w:tcPr>
            <w:tcW w:w="1209" w:type="dxa"/>
            <w:tcBorders>
              <w:top w:val="single" w:sz="4" w:space="0" w:color="auto"/>
              <w:bottom w:val="single" w:sz="4" w:space="0" w:color="auto"/>
            </w:tcBorders>
          </w:tcPr>
          <w:p w14:paraId="432A3A28" w14:textId="77777777" w:rsidR="001D5211" w:rsidRPr="00340914" w:rsidRDefault="001D5211" w:rsidP="00840AC0">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14:paraId="4605FA7B"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E671460" w14:textId="77777777" w:rsidR="001D5211" w:rsidRPr="00340914" w:rsidRDefault="001D5211" w:rsidP="00840AC0">
            <w:pPr>
              <w:pStyle w:val="TAL"/>
              <w:rPr>
                <w:rFonts w:cs="Arial"/>
                <w:lang w:eastAsia="ja-JP"/>
              </w:rPr>
            </w:pPr>
            <w:r w:rsidRPr="00340914">
              <w:rPr>
                <w:rFonts w:cs="Arial"/>
                <w:lang w:eastAsia="ja-JP"/>
              </w:rPr>
              <w:t>466</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385A2F6" w14:textId="77777777" w:rsidR="001D5211" w:rsidRPr="00340914" w:rsidRDefault="001D5211" w:rsidP="00840AC0">
            <w:pPr>
              <w:pStyle w:val="TAC"/>
              <w:rPr>
                <w:rFonts w:cs="Arial"/>
              </w:rPr>
            </w:pPr>
            <w:r w:rsidRPr="00340914">
              <w:rPr>
                <w:rFonts w:cs="Arial"/>
              </w:rPr>
              <w:t>FDD</w:t>
            </w:r>
          </w:p>
        </w:tc>
      </w:tr>
      <w:tr w:rsidR="001D5211" w:rsidRPr="00340914" w14:paraId="3FE4BC5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20E9BF98" w14:textId="77777777" w:rsidR="001D5211" w:rsidRPr="00340914" w:rsidRDefault="001D5211" w:rsidP="00840AC0">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14:paraId="4267E3D7" w14:textId="77777777" w:rsidR="001D5211" w:rsidRPr="00340914" w:rsidRDefault="001D5211" w:rsidP="00840AC0">
            <w:pPr>
              <w:pStyle w:val="TAR"/>
              <w:rPr>
                <w:rFonts w:cs="Arial"/>
              </w:rPr>
            </w:pPr>
            <w:r w:rsidRPr="00340914">
              <w:rPr>
                <w:rFonts w:cs="Arial"/>
              </w:rPr>
              <w:t xml:space="preserve">450 MHz </w:t>
            </w:r>
          </w:p>
        </w:tc>
        <w:tc>
          <w:tcPr>
            <w:tcW w:w="284" w:type="dxa"/>
            <w:tcBorders>
              <w:top w:val="single" w:sz="4" w:space="0" w:color="auto"/>
              <w:bottom w:val="single" w:sz="4" w:space="0" w:color="auto"/>
            </w:tcBorders>
          </w:tcPr>
          <w:p w14:paraId="269C7CBC" w14:textId="77777777" w:rsidR="001D5211" w:rsidRPr="00340914" w:rsidRDefault="001D521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C69F2AA" w14:textId="77777777" w:rsidR="001D5211" w:rsidRPr="00340914" w:rsidRDefault="001D5211" w:rsidP="00840AC0">
            <w:pPr>
              <w:pStyle w:val="TAL"/>
              <w:rPr>
                <w:rFonts w:cs="Arial"/>
                <w:lang w:eastAsia="ja-JP"/>
              </w:rPr>
            </w:pPr>
            <w:r w:rsidRPr="00340914">
              <w:rPr>
                <w:rFonts w:cs="Arial"/>
                <w:lang w:eastAsia="ja-JP"/>
              </w:rPr>
              <w:t>455</w:t>
            </w:r>
            <w:r w:rsidRPr="00340914">
              <w:rPr>
                <w:rFonts w:cs="Arial"/>
              </w:rPr>
              <w:t xml:space="preserve"> MHz </w:t>
            </w:r>
          </w:p>
        </w:tc>
        <w:tc>
          <w:tcPr>
            <w:tcW w:w="1209" w:type="dxa"/>
            <w:tcBorders>
              <w:top w:val="single" w:sz="4" w:space="0" w:color="auto"/>
              <w:bottom w:val="single" w:sz="4" w:space="0" w:color="auto"/>
            </w:tcBorders>
          </w:tcPr>
          <w:p w14:paraId="678F50B4" w14:textId="77777777" w:rsidR="001D5211" w:rsidRPr="00340914" w:rsidRDefault="001D5211" w:rsidP="00840AC0">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14:paraId="0017E748"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0105920" w14:textId="77777777" w:rsidR="001D5211" w:rsidRPr="00340914" w:rsidRDefault="001D5211" w:rsidP="00840AC0">
            <w:pPr>
              <w:pStyle w:val="TAL"/>
              <w:rPr>
                <w:rFonts w:cs="Arial"/>
                <w:lang w:eastAsia="ja-JP"/>
              </w:rPr>
            </w:pPr>
            <w:r w:rsidRPr="00340914">
              <w:rPr>
                <w:rFonts w:cs="Arial"/>
                <w:lang w:eastAsia="ja-JP"/>
              </w:rPr>
              <w:t>465</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7E37DB4B" w14:textId="77777777" w:rsidR="001D5211" w:rsidRPr="00340914" w:rsidRDefault="001D5211" w:rsidP="00840AC0">
            <w:pPr>
              <w:pStyle w:val="TAC"/>
              <w:rPr>
                <w:rFonts w:cs="Arial"/>
              </w:rPr>
            </w:pPr>
            <w:r w:rsidRPr="00340914">
              <w:rPr>
                <w:rFonts w:cs="Arial"/>
              </w:rPr>
              <w:t>FDD</w:t>
            </w:r>
          </w:p>
        </w:tc>
      </w:tr>
      <w:tr w:rsidR="001D5211" w:rsidRPr="00340914" w14:paraId="56D2B69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51A2541" w14:textId="77777777" w:rsidR="001D5211" w:rsidRPr="00340914" w:rsidRDefault="001D5211" w:rsidP="00840AC0">
            <w:pPr>
              <w:keepNext/>
              <w:keepLines/>
              <w:spacing w:after="0"/>
              <w:jc w:val="center"/>
              <w:rPr>
                <w:rFonts w:ascii="Arial" w:hAnsi="Arial" w:cs="Arial"/>
                <w:sz w:val="18"/>
                <w:lang w:eastAsia="ja-JP"/>
              </w:rPr>
            </w:pPr>
            <w:r w:rsidRPr="00340914">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14:paraId="17140BAD" w14:textId="77777777" w:rsidR="001D5211" w:rsidRPr="00340914" w:rsidRDefault="001D5211" w:rsidP="00840AC0">
            <w:pPr>
              <w:keepNext/>
              <w:keepLines/>
              <w:spacing w:after="0"/>
              <w:jc w:val="right"/>
              <w:rPr>
                <w:rFonts w:ascii="Arial" w:hAnsi="Arial" w:cs="Arial"/>
                <w:sz w:val="18"/>
              </w:rPr>
            </w:pPr>
            <w:r w:rsidRPr="00340914">
              <w:rPr>
                <w:rFonts w:ascii="Arial" w:hAnsi="Arial" w:cs="Arial" w:hint="eastAsia"/>
                <w:sz w:val="18"/>
                <w:lang w:eastAsia="ja-JP"/>
              </w:rPr>
              <w:t>1427 MHz</w:t>
            </w:r>
          </w:p>
        </w:tc>
        <w:tc>
          <w:tcPr>
            <w:tcW w:w="284" w:type="dxa"/>
            <w:tcBorders>
              <w:top w:val="single" w:sz="4" w:space="0" w:color="auto"/>
              <w:bottom w:val="single" w:sz="4" w:space="0" w:color="auto"/>
            </w:tcBorders>
          </w:tcPr>
          <w:p w14:paraId="7710B640" w14:textId="77777777" w:rsidR="001D5211" w:rsidRPr="00340914" w:rsidRDefault="001D5211" w:rsidP="00840AC0">
            <w:pPr>
              <w:keepNext/>
              <w:keepLines/>
              <w:spacing w:after="0"/>
              <w:jc w:val="center"/>
              <w:rPr>
                <w:rFonts w:ascii="Arial" w:hAnsi="Arial" w:cs="Arial"/>
                <w:sz w:val="18"/>
              </w:rPr>
            </w:pPr>
            <w:r w:rsidRPr="00340914">
              <w:rPr>
                <w:rFonts w:ascii="Arial" w:hAnsi="Arial" w:cs="Arial"/>
                <w:sz w:val="18"/>
              </w:rPr>
              <w:t>–</w:t>
            </w:r>
          </w:p>
        </w:tc>
        <w:tc>
          <w:tcPr>
            <w:tcW w:w="1202" w:type="dxa"/>
            <w:tcBorders>
              <w:top w:val="single" w:sz="4" w:space="0" w:color="auto"/>
              <w:bottom w:val="single" w:sz="4" w:space="0" w:color="auto"/>
              <w:right w:val="single" w:sz="4" w:space="0" w:color="auto"/>
            </w:tcBorders>
          </w:tcPr>
          <w:p w14:paraId="572C9D40" w14:textId="77777777" w:rsidR="001D5211" w:rsidRPr="00340914" w:rsidRDefault="001D5211" w:rsidP="00840AC0">
            <w:pPr>
              <w:keepNext/>
              <w:keepLines/>
              <w:spacing w:after="0"/>
              <w:rPr>
                <w:rFonts w:ascii="Arial" w:hAnsi="Arial" w:cs="Arial"/>
                <w:sz w:val="18"/>
                <w:lang w:eastAsia="ja-JP"/>
              </w:rPr>
            </w:pPr>
            <w:r w:rsidRPr="00340914">
              <w:rPr>
                <w:rFonts w:ascii="Arial" w:hAnsi="Arial" w:cs="Arial" w:hint="eastAsia"/>
                <w:sz w:val="18"/>
                <w:lang w:eastAsia="ja-JP"/>
              </w:rPr>
              <w:t>1470 MHz</w:t>
            </w:r>
          </w:p>
        </w:tc>
        <w:tc>
          <w:tcPr>
            <w:tcW w:w="1209" w:type="dxa"/>
            <w:tcBorders>
              <w:top w:val="single" w:sz="4" w:space="0" w:color="auto"/>
              <w:bottom w:val="single" w:sz="4" w:space="0" w:color="auto"/>
            </w:tcBorders>
          </w:tcPr>
          <w:p w14:paraId="65997E95" w14:textId="77777777" w:rsidR="001D5211" w:rsidRPr="00340914" w:rsidRDefault="001D5211" w:rsidP="00840AC0">
            <w:pPr>
              <w:keepNext/>
              <w:keepLines/>
              <w:spacing w:after="0"/>
              <w:jc w:val="right"/>
              <w:rPr>
                <w:rFonts w:ascii="Arial" w:hAnsi="Arial" w:cs="Arial"/>
                <w:sz w:val="18"/>
              </w:rPr>
            </w:pPr>
            <w:r w:rsidRPr="00340914">
              <w:rPr>
                <w:rFonts w:ascii="Arial" w:hAnsi="Arial" w:cs="Arial" w:hint="eastAsia"/>
                <w:sz w:val="18"/>
                <w:lang w:eastAsia="ja-JP"/>
              </w:rPr>
              <w:t>1475 MHz</w:t>
            </w:r>
          </w:p>
        </w:tc>
        <w:tc>
          <w:tcPr>
            <w:tcW w:w="244" w:type="dxa"/>
            <w:tcBorders>
              <w:top w:val="single" w:sz="4" w:space="0" w:color="auto"/>
              <w:bottom w:val="single" w:sz="4" w:space="0" w:color="auto"/>
            </w:tcBorders>
          </w:tcPr>
          <w:p w14:paraId="4C9A0E44" w14:textId="77777777" w:rsidR="001D5211" w:rsidRPr="00340914" w:rsidRDefault="001D5211" w:rsidP="00840AC0">
            <w:pPr>
              <w:keepNext/>
              <w:keepLines/>
              <w:spacing w:after="0"/>
              <w:jc w:val="center"/>
              <w:rPr>
                <w:rFonts w:ascii="Arial" w:hAnsi="Arial" w:cs="Arial"/>
                <w:sz w:val="18"/>
              </w:rPr>
            </w:pPr>
            <w:r w:rsidRPr="00340914">
              <w:rPr>
                <w:rFonts w:ascii="Arial" w:hAnsi="Arial" w:cs="Arial"/>
                <w:sz w:val="18"/>
              </w:rPr>
              <w:t>–</w:t>
            </w:r>
          </w:p>
        </w:tc>
        <w:tc>
          <w:tcPr>
            <w:tcW w:w="1185" w:type="dxa"/>
            <w:tcBorders>
              <w:top w:val="single" w:sz="4" w:space="0" w:color="auto"/>
              <w:bottom w:val="single" w:sz="4" w:space="0" w:color="auto"/>
              <w:right w:val="single" w:sz="4" w:space="0" w:color="auto"/>
            </w:tcBorders>
          </w:tcPr>
          <w:p w14:paraId="4D22355F" w14:textId="77777777" w:rsidR="001D5211" w:rsidRPr="00340914" w:rsidRDefault="001D5211" w:rsidP="00840AC0">
            <w:pPr>
              <w:keepNext/>
              <w:keepLines/>
              <w:spacing w:after="0"/>
              <w:rPr>
                <w:rFonts w:ascii="Arial" w:hAnsi="Arial" w:cs="Arial"/>
                <w:sz w:val="18"/>
                <w:lang w:eastAsia="ja-JP"/>
              </w:rPr>
            </w:pPr>
            <w:r w:rsidRPr="00340914">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34666237" w14:textId="77777777" w:rsidR="001D5211" w:rsidRPr="00340914" w:rsidRDefault="001D5211" w:rsidP="00840AC0">
            <w:pPr>
              <w:keepNext/>
              <w:keepLines/>
              <w:spacing w:after="0"/>
              <w:jc w:val="center"/>
              <w:rPr>
                <w:rFonts w:ascii="Arial" w:hAnsi="Arial" w:cs="Arial"/>
                <w:sz w:val="18"/>
              </w:rPr>
            </w:pPr>
            <w:r w:rsidRPr="00340914">
              <w:rPr>
                <w:rFonts w:ascii="Arial" w:hAnsi="Arial" w:cs="Arial" w:hint="eastAsia"/>
                <w:sz w:val="18"/>
                <w:lang w:eastAsia="ja-JP"/>
              </w:rPr>
              <w:t>FDD</w:t>
            </w:r>
          </w:p>
        </w:tc>
      </w:tr>
      <w:tr w:rsidR="001D5211" w:rsidRPr="00340914" w14:paraId="6E377F7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6CB48EAF" w14:textId="77777777" w:rsidR="001D5211" w:rsidRPr="00340914" w:rsidRDefault="001D5211" w:rsidP="00840AC0">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14:paraId="65D2ADC2" w14:textId="77777777" w:rsidR="001D5211" w:rsidRPr="00340914" w:rsidRDefault="001D5211" w:rsidP="00840AC0">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5E60D1C1" w14:textId="77777777" w:rsidR="001D5211" w:rsidRPr="00340914" w:rsidRDefault="001D5211" w:rsidP="00840AC0">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14:paraId="435BB0A1"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F93F053" w14:textId="77777777" w:rsidR="001D5211" w:rsidRPr="00340914" w:rsidRDefault="001D5211" w:rsidP="00840AC0">
            <w:pPr>
              <w:pStyle w:val="TAL"/>
              <w:rPr>
                <w:rFonts w:cs="Arial"/>
                <w:lang w:eastAsia="ja-JP"/>
              </w:rPr>
            </w:pPr>
            <w:r w:rsidRPr="00340914">
              <w:rPr>
                <w:rFonts w:cs="Arial"/>
                <w:lang w:eastAsia="ja-JP"/>
              </w:rPr>
              <w:t>1517</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59775FD7" w14:textId="77777777" w:rsidR="001D5211" w:rsidRPr="00340914" w:rsidRDefault="001D5211" w:rsidP="00840AC0">
            <w:pPr>
              <w:pStyle w:val="TAC"/>
              <w:rPr>
                <w:rFonts w:cs="Arial"/>
                <w:vertAlign w:val="superscript"/>
                <w:lang w:eastAsia="ja-JP"/>
              </w:rPr>
            </w:pPr>
            <w:r w:rsidRPr="00340914">
              <w:rPr>
                <w:rFonts w:cs="Arial"/>
              </w:rPr>
              <w:t>FDD</w:t>
            </w:r>
          </w:p>
          <w:p w14:paraId="53A4A414" w14:textId="77777777" w:rsidR="001D5211" w:rsidRPr="00340914" w:rsidRDefault="001D5211"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1D5211" w:rsidRPr="00340914" w14:paraId="0257B6FA"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6221B6CB" w14:textId="77777777" w:rsidR="001D5211" w:rsidRPr="00340914" w:rsidRDefault="001D5211" w:rsidP="00840AC0">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14:paraId="426E7D5C" w14:textId="77777777" w:rsidR="001D5211" w:rsidRPr="00340914" w:rsidRDefault="001D5211" w:rsidP="00840AC0">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23CC16AE" w14:textId="77777777" w:rsidR="001D5211" w:rsidRPr="00340914" w:rsidRDefault="001D5211" w:rsidP="00840AC0">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14:paraId="678EC609" w14:textId="77777777" w:rsidR="001D5211" w:rsidRPr="00340914" w:rsidRDefault="001D521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B502347" w14:textId="77777777" w:rsidR="001D5211" w:rsidRPr="00340914" w:rsidRDefault="001D5211" w:rsidP="00840AC0">
            <w:pPr>
              <w:pStyle w:val="TAL"/>
              <w:rPr>
                <w:rFonts w:cs="Arial"/>
                <w:lang w:eastAsia="ja-JP"/>
              </w:rPr>
            </w:pPr>
            <w:r w:rsidRPr="00340914">
              <w:rPr>
                <w:rFonts w:cs="Arial"/>
                <w:lang w:eastAsia="ja-JP"/>
              </w:rPr>
              <w:t>1432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7C665D17" w14:textId="77777777" w:rsidR="001D5211" w:rsidRPr="00340914" w:rsidRDefault="001D5211" w:rsidP="00840AC0">
            <w:pPr>
              <w:pStyle w:val="TAC"/>
              <w:rPr>
                <w:rFonts w:cs="Arial"/>
                <w:vertAlign w:val="superscript"/>
                <w:lang w:eastAsia="ja-JP"/>
              </w:rPr>
            </w:pPr>
            <w:r w:rsidRPr="00340914">
              <w:rPr>
                <w:rFonts w:cs="Arial"/>
              </w:rPr>
              <w:t>FDD</w:t>
            </w:r>
          </w:p>
          <w:p w14:paraId="7E0E36C2" w14:textId="77777777" w:rsidR="001D5211" w:rsidRPr="00340914" w:rsidRDefault="001D5211"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1D5211" w:rsidRPr="00340914" w14:paraId="6563F90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A134A17" w14:textId="77777777" w:rsidR="001D5211" w:rsidRPr="00340914" w:rsidRDefault="001D5211" w:rsidP="00840AC0">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14:paraId="510E5A2E" w14:textId="77777777" w:rsidR="001D5211" w:rsidRPr="00340914" w:rsidRDefault="001D5211" w:rsidP="00840AC0">
            <w:pPr>
              <w:pStyle w:val="TAL"/>
              <w:jc w:val="center"/>
              <w:rPr>
                <w:rFonts w:cs="Arial"/>
                <w:lang w:eastAsia="zh-CN"/>
              </w:rPr>
            </w:pPr>
            <w:r w:rsidRPr="00340914">
              <w:rPr>
                <w:rFonts w:cs="Arial"/>
                <w:lang w:eastAsia="zh-CN"/>
              </w:rPr>
              <w:t>698 MHz</w:t>
            </w:r>
            <w:r w:rsidRPr="00340914">
              <w:rPr>
                <w:rFonts w:cs="Arial"/>
                <w:lang w:eastAsia="zh-CN"/>
              </w:rPr>
              <w:tab/>
              <w:t>–</w:t>
            </w:r>
            <w:r w:rsidRPr="00340914">
              <w:rPr>
                <w:rFonts w:cs="Arial"/>
                <w:lang w:eastAsia="zh-CN"/>
              </w:rPr>
              <w:tab/>
              <w:t>716 MHz</w:t>
            </w:r>
          </w:p>
        </w:tc>
        <w:tc>
          <w:tcPr>
            <w:tcW w:w="1209" w:type="dxa"/>
            <w:tcBorders>
              <w:top w:val="single" w:sz="4" w:space="0" w:color="auto"/>
              <w:bottom w:val="single" w:sz="4" w:space="0" w:color="auto"/>
            </w:tcBorders>
          </w:tcPr>
          <w:p w14:paraId="2EA67100" w14:textId="77777777" w:rsidR="001D5211" w:rsidRPr="00340914" w:rsidRDefault="001D5211" w:rsidP="00840AC0">
            <w:pPr>
              <w:pStyle w:val="TAR"/>
              <w:rPr>
                <w:rFonts w:cs="Arial"/>
              </w:rPr>
            </w:pPr>
            <w:r w:rsidRPr="00340914">
              <w:t>728 MHz</w:t>
            </w:r>
          </w:p>
        </w:tc>
        <w:tc>
          <w:tcPr>
            <w:tcW w:w="244" w:type="dxa"/>
            <w:tcBorders>
              <w:top w:val="single" w:sz="4" w:space="0" w:color="auto"/>
              <w:bottom w:val="single" w:sz="4" w:space="0" w:color="auto"/>
            </w:tcBorders>
          </w:tcPr>
          <w:p w14:paraId="4249E21E" w14:textId="77777777" w:rsidR="001D5211" w:rsidRPr="00340914" w:rsidRDefault="001D5211" w:rsidP="00840AC0">
            <w:pPr>
              <w:pStyle w:val="TAC"/>
              <w:rPr>
                <w:rFonts w:cs="Arial"/>
              </w:rPr>
            </w:pPr>
            <w:r w:rsidRPr="00340914">
              <w:t>–</w:t>
            </w:r>
          </w:p>
        </w:tc>
        <w:tc>
          <w:tcPr>
            <w:tcW w:w="1185" w:type="dxa"/>
            <w:tcBorders>
              <w:top w:val="single" w:sz="4" w:space="0" w:color="auto"/>
              <w:bottom w:val="single" w:sz="4" w:space="0" w:color="auto"/>
              <w:right w:val="single" w:sz="4" w:space="0" w:color="auto"/>
            </w:tcBorders>
          </w:tcPr>
          <w:p w14:paraId="27747FED" w14:textId="77777777" w:rsidR="001D5211" w:rsidRPr="00340914" w:rsidRDefault="001D5211" w:rsidP="00840AC0">
            <w:pPr>
              <w:pStyle w:val="TAL"/>
              <w:rPr>
                <w:rFonts w:cs="Arial"/>
                <w:lang w:eastAsia="ja-JP"/>
              </w:rPr>
            </w:pPr>
            <w:r w:rsidRPr="00340914">
              <w:t>746 MHz</w:t>
            </w:r>
          </w:p>
        </w:tc>
        <w:tc>
          <w:tcPr>
            <w:tcW w:w="1120" w:type="dxa"/>
            <w:tcBorders>
              <w:top w:val="single" w:sz="4" w:space="0" w:color="auto"/>
              <w:left w:val="single" w:sz="4" w:space="0" w:color="auto"/>
              <w:bottom w:val="single" w:sz="4" w:space="0" w:color="auto"/>
              <w:right w:val="single" w:sz="4" w:space="0" w:color="auto"/>
            </w:tcBorders>
          </w:tcPr>
          <w:p w14:paraId="3B5C7792" w14:textId="77777777" w:rsidR="001D5211" w:rsidRPr="00340914" w:rsidRDefault="001D5211" w:rsidP="00840AC0">
            <w:pPr>
              <w:pStyle w:val="TAC"/>
              <w:rPr>
                <w:rFonts w:cs="Arial"/>
              </w:rPr>
            </w:pPr>
            <w:r w:rsidRPr="00340914">
              <w:rPr>
                <w:rFonts w:cs="Arial" w:hint="eastAsia"/>
                <w:lang w:eastAsia="ja-JP"/>
              </w:rPr>
              <w:t>FDD</w:t>
            </w:r>
          </w:p>
        </w:tc>
      </w:tr>
      <w:tr w:rsidR="001D5211" w:rsidRPr="00340914" w14:paraId="4E1626A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75544FA" w14:textId="77777777" w:rsidR="001D5211" w:rsidRPr="00340914" w:rsidRDefault="001D5211" w:rsidP="00840AC0">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14:paraId="2D4416F1" w14:textId="77777777" w:rsidR="001D5211" w:rsidRPr="00340914" w:rsidRDefault="001D5211" w:rsidP="00840AC0">
            <w:pPr>
              <w:pStyle w:val="TAL"/>
              <w:jc w:val="center"/>
              <w:rPr>
                <w:rFonts w:cs="Arial"/>
                <w:lang w:eastAsia="zh-CN"/>
              </w:rPr>
            </w:pPr>
            <w:r w:rsidRPr="00340914">
              <w:rPr>
                <w:rFonts w:cs="Arial"/>
                <w:lang w:eastAsia="zh-CN"/>
              </w:rPr>
              <w:t>410 MHz</w:t>
            </w:r>
            <w:r w:rsidRPr="00340914">
              <w:rPr>
                <w:rFonts w:cs="Arial"/>
                <w:lang w:eastAsia="zh-CN"/>
              </w:rPr>
              <w:tab/>
              <w:t>–</w:t>
            </w:r>
            <w:r w:rsidRPr="00340914">
              <w:rPr>
                <w:rFonts w:cs="Arial"/>
                <w:lang w:eastAsia="zh-CN"/>
              </w:rPr>
              <w:tab/>
              <w:t>415 MHz</w:t>
            </w:r>
          </w:p>
        </w:tc>
        <w:tc>
          <w:tcPr>
            <w:tcW w:w="1209" w:type="dxa"/>
            <w:tcBorders>
              <w:top w:val="single" w:sz="4" w:space="0" w:color="auto"/>
              <w:bottom w:val="single" w:sz="4" w:space="0" w:color="auto"/>
            </w:tcBorders>
          </w:tcPr>
          <w:p w14:paraId="2830F983" w14:textId="77777777" w:rsidR="001D5211" w:rsidRPr="00340914" w:rsidRDefault="001D5211" w:rsidP="00840AC0">
            <w:pPr>
              <w:pStyle w:val="TAR"/>
            </w:pPr>
            <w:r w:rsidRPr="00340914">
              <w:t>420 MHz</w:t>
            </w:r>
          </w:p>
        </w:tc>
        <w:tc>
          <w:tcPr>
            <w:tcW w:w="244" w:type="dxa"/>
            <w:tcBorders>
              <w:top w:val="single" w:sz="4" w:space="0" w:color="auto"/>
              <w:bottom w:val="single" w:sz="4" w:space="0" w:color="auto"/>
            </w:tcBorders>
          </w:tcPr>
          <w:p w14:paraId="79E0E7E2" w14:textId="77777777" w:rsidR="001D5211" w:rsidRPr="00340914" w:rsidRDefault="001D5211" w:rsidP="00840AC0">
            <w:pPr>
              <w:pStyle w:val="TAC"/>
            </w:pPr>
            <w:r w:rsidRPr="00340914">
              <w:t>–</w:t>
            </w:r>
          </w:p>
        </w:tc>
        <w:tc>
          <w:tcPr>
            <w:tcW w:w="1185" w:type="dxa"/>
            <w:tcBorders>
              <w:top w:val="single" w:sz="4" w:space="0" w:color="auto"/>
              <w:bottom w:val="single" w:sz="4" w:space="0" w:color="auto"/>
              <w:right w:val="single" w:sz="4" w:space="0" w:color="auto"/>
            </w:tcBorders>
          </w:tcPr>
          <w:p w14:paraId="442CCC60" w14:textId="77777777" w:rsidR="001D5211" w:rsidRPr="00340914" w:rsidRDefault="001D5211" w:rsidP="00840AC0">
            <w:pPr>
              <w:pStyle w:val="TAL"/>
            </w:pPr>
            <w:r w:rsidRPr="00340914">
              <w:t>425 MHz</w:t>
            </w:r>
          </w:p>
        </w:tc>
        <w:tc>
          <w:tcPr>
            <w:tcW w:w="1120" w:type="dxa"/>
            <w:tcBorders>
              <w:top w:val="single" w:sz="4" w:space="0" w:color="auto"/>
              <w:left w:val="single" w:sz="4" w:space="0" w:color="auto"/>
              <w:bottom w:val="single" w:sz="4" w:space="0" w:color="auto"/>
              <w:right w:val="single" w:sz="4" w:space="0" w:color="auto"/>
            </w:tcBorders>
          </w:tcPr>
          <w:p w14:paraId="05A961B6" w14:textId="77777777" w:rsidR="001D5211" w:rsidRPr="00340914" w:rsidRDefault="001D5211" w:rsidP="00840AC0">
            <w:pPr>
              <w:pStyle w:val="TAC"/>
              <w:rPr>
                <w:rFonts w:cs="Arial"/>
                <w:lang w:eastAsia="ja-JP"/>
              </w:rPr>
            </w:pPr>
            <w:r w:rsidRPr="00340914">
              <w:rPr>
                <w:rFonts w:cs="Arial"/>
                <w:lang w:eastAsia="ja-JP"/>
              </w:rPr>
              <w:t>FDD</w:t>
            </w:r>
          </w:p>
        </w:tc>
      </w:tr>
      <w:tr w:rsidR="001D5211" w:rsidRPr="00340914" w14:paraId="4FDCFF8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2D4F270" w14:textId="77777777" w:rsidR="001D5211" w:rsidRPr="00340914" w:rsidRDefault="001D5211" w:rsidP="00840AC0">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14:paraId="7E658781" w14:textId="77777777" w:rsidR="001D5211" w:rsidRPr="00340914" w:rsidRDefault="001D5211" w:rsidP="00840AC0">
            <w:pPr>
              <w:pStyle w:val="TAL"/>
              <w:jc w:val="center"/>
              <w:rPr>
                <w:rFonts w:cs="Arial"/>
                <w:lang w:eastAsia="zh-CN"/>
              </w:rPr>
            </w:pPr>
            <w:r w:rsidRPr="00340914">
              <w:rPr>
                <w:rFonts w:cs="Arial"/>
                <w:lang w:eastAsia="zh-CN"/>
              </w:rPr>
              <w:t>412 MHz</w:t>
            </w:r>
            <w:r w:rsidRPr="00340914">
              <w:rPr>
                <w:rFonts w:cs="Arial"/>
                <w:lang w:eastAsia="zh-CN"/>
              </w:rPr>
              <w:tab/>
              <w:t>–</w:t>
            </w:r>
            <w:r w:rsidRPr="00340914">
              <w:rPr>
                <w:rFonts w:cs="Arial"/>
                <w:lang w:eastAsia="zh-CN"/>
              </w:rPr>
              <w:tab/>
              <w:t>417 MHz</w:t>
            </w:r>
          </w:p>
        </w:tc>
        <w:tc>
          <w:tcPr>
            <w:tcW w:w="1209" w:type="dxa"/>
            <w:tcBorders>
              <w:top w:val="single" w:sz="4" w:space="0" w:color="auto"/>
              <w:bottom w:val="single" w:sz="4" w:space="0" w:color="auto"/>
            </w:tcBorders>
          </w:tcPr>
          <w:p w14:paraId="180C5162" w14:textId="77777777" w:rsidR="001D5211" w:rsidRPr="00340914" w:rsidRDefault="001D5211" w:rsidP="00840AC0">
            <w:pPr>
              <w:pStyle w:val="TAR"/>
            </w:pPr>
            <w:r w:rsidRPr="00340914">
              <w:t>422 MHz</w:t>
            </w:r>
          </w:p>
        </w:tc>
        <w:tc>
          <w:tcPr>
            <w:tcW w:w="244" w:type="dxa"/>
            <w:tcBorders>
              <w:top w:val="single" w:sz="4" w:space="0" w:color="auto"/>
              <w:bottom w:val="single" w:sz="4" w:space="0" w:color="auto"/>
            </w:tcBorders>
          </w:tcPr>
          <w:p w14:paraId="2B9AD746" w14:textId="77777777" w:rsidR="001D5211" w:rsidRPr="00340914" w:rsidRDefault="001D5211" w:rsidP="00840AC0">
            <w:pPr>
              <w:pStyle w:val="TAC"/>
            </w:pPr>
            <w:r w:rsidRPr="00340914">
              <w:t>–</w:t>
            </w:r>
          </w:p>
        </w:tc>
        <w:tc>
          <w:tcPr>
            <w:tcW w:w="1185" w:type="dxa"/>
            <w:tcBorders>
              <w:top w:val="single" w:sz="4" w:space="0" w:color="auto"/>
              <w:bottom w:val="single" w:sz="4" w:space="0" w:color="auto"/>
              <w:right w:val="single" w:sz="4" w:space="0" w:color="auto"/>
            </w:tcBorders>
          </w:tcPr>
          <w:p w14:paraId="6E415485" w14:textId="77777777" w:rsidR="001D5211" w:rsidRPr="00340914" w:rsidRDefault="001D5211" w:rsidP="00840AC0">
            <w:pPr>
              <w:pStyle w:val="TAL"/>
            </w:pPr>
            <w:r w:rsidRPr="00340914">
              <w:t>427 MHz</w:t>
            </w:r>
          </w:p>
        </w:tc>
        <w:tc>
          <w:tcPr>
            <w:tcW w:w="1120" w:type="dxa"/>
            <w:tcBorders>
              <w:top w:val="single" w:sz="4" w:space="0" w:color="auto"/>
              <w:left w:val="single" w:sz="4" w:space="0" w:color="auto"/>
              <w:bottom w:val="single" w:sz="4" w:space="0" w:color="auto"/>
              <w:right w:val="single" w:sz="4" w:space="0" w:color="auto"/>
            </w:tcBorders>
          </w:tcPr>
          <w:p w14:paraId="5B546614" w14:textId="77777777" w:rsidR="001D5211" w:rsidRPr="00340914" w:rsidRDefault="001D5211" w:rsidP="00840AC0">
            <w:pPr>
              <w:pStyle w:val="TAC"/>
              <w:rPr>
                <w:rFonts w:cs="Arial"/>
                <w:lang w:eastAsia="ja-JP"/>
              </w:rPr>
            </w:pPr>
            <w:r w:rsidRPr="00340914">
              <w:rPr>
                <w:rFonts w:cs="Arial"/>
                <w:lang w:eastAsia="ja-JP"/>
              </w:rPr>
              <w:t>FDD</w:t>
            </w:r>
          </w:p>
        </w:tc>
      </w:tr>
      <w:tr w:rsidR="001D5211" w:rsidRPr="00340914" w14:paraId="24203A19" w14:textId="77777777" w:rsidTr="00840AC0">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6C43DE51" w14:textId="77777777" w:rsidR="001D5211" w:rsidRPr="00340914" w:rsidRDefault="001D5211" w:rsidP="00840AC0">
            <w:pPr>
              <w:pStyle w:val="TAN"/>
              <w:rPr>
                <w:rFonts w:cs="Arial"/>
              </w:rPr>
            </w:pPr>
            <w:r w:rsidRPr="00340914">
              <w:rPr>
                <w:rFonts w:cs="Arial"/>
              </w:rPr>
              <w:t>NOTE 1:</w:t>
            </w:r>
            <w:r w:rsidRPr="00340914">
              <w:rPr>
                <w:rFonts w:cs="Arial"/>
              </w:rPr>
              <w:tab/>
              <w:t>Band 6, 23 are not applicable.</w:t>
            </w:r>
          </w:p>
          <w:p w14:paraId="02B4C86F" w14:textId="77777777" w:rsidR="001D5211" w:rsidRPr="00340914" w:rsidRDefault="001D5211" w:rsidP="00840AC0">
            <w:pPr>
              <w:pStyle w:val="TAN"/>
              <w:rPr>
                <w:rFonts w:cs="Arial"/>
              </w:rPr>
            </w:pPr>
            <w:r w:rsidRPr="00340914">
              <w:rPr>
                <w:rFonts w:cs="Arial"/>
              </w:rPr>
              <w:t>NOTE 2:</w:t>
            </w:r>
            <w:r w:rsidRPr="00340914">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340914">
              <w:rPr>
                <w:rFonts w:cs="Arial"/>
              </w:rPr>
              <w:t>Pcell</w:t>
            </w:r>
            <w:proofErr w:type="spellEnd"/>
            <w:r w:rsidRPr="00340914">
              <w:rPr>
                <w:rFonts w:cs="Arial"/>
              </w:rPr>
              <w:t>.</w:t>
            </w:r>
          </w:p>
          <w:p w14:paraId="6C79F94D" w14:textId="77777777" w:rsidR="001D5211" w:rsidRPr="00340914" w:rsidRDefault="001D5211" w:rsidP="00840AC0">
            <w:pPr>
              <w:pStyle w:val="TAN"/>
              <w:rPr>
                <w:rFonts w:cs="Arial"/>
                <w:lang w:eastAsia="zh-CN"/>
              </w:rPr>
            </w:pPr>
            <w:r w:rsidRPr="00340914">
              <w:rPr>
                <w:rFonts w:cs="Arial"/>
              </w:rPr>
              <w:t>NOTE 3:</w:t>
            </w:r>
            <w:r w:rsidRPr="00340914">
              <w:rPr>
                <w:rFonts w:cs="Arial"/>
              </w:rPr>
              <w:tab/>
              <w:t>This band is</w:t>
            </w:r>
            <w:r w:rsidRPr="00340914">
              <w:rPr>
                <w:rFonts w:cs="Arial" w:hint="eastAsia"/>
                <w:lang w:eastAsia="zh-CN"/>
              </w:rPr>
              <w:t xml:space="preserve"> </w:t>
            </w:r>
            <w:r w:rsidRPr="00340914">
              <w:rPr>
                <w:rFonts w:cs="Arial"/>
                <w:lang w:eastAsia="zh-CN"/>
              </w:rPr>
              <w:t xml:space="preserve">an unlicensed band </w:t>
            </w:r>
            <w:r w:rsidRPr="00340914">
              <w:rPr>
                <w:rFonts w:cs="Arial" w:hint="eastAsia"/>
                <w:lang w:eastAsia="zh-CN"/>
              </w:rPr>
              <w:t>restricted to license</w:t>
            </w:r>
            <w:r w:rsidRPr="00340914">
              <w:rPr>
                <w:rFonts w:cs="Arial"/>
                <w:lang w:eastAsia="zh-CN"/>
              </w:rPr>
              <w:t>d</w:t>
            </w:r>
            <w:r w:rsidRPr="00340914">
              <w:rPr>
                <w:rFonts w:cs="Arial" w:hint="eastAsia"/>
                <w:lang w:eastAsia="zh-CN"/>
              </w:rPr>
              <w:t xml:space="preserve">-assisted operation using </w:t>
            </w:r>
            <w:r w:rsidRPr="00340914">
              <w:rPr>
                <w:rFonts w:cs="Arial"/>
                <w:lang w:eastAsia="zh-CN"/>
              </w:rPr>
              <w:t>F</w:t>
            </w:r>
            <w:r w:rsidRPr="00340914">
              <w:rPr>
                <w:rFonts w:cs="Arial" w:hint="eastAsia"/>
                <w:lang w:eastAsia="zh-CN"/>
              </w:rPr>
              <w:t xml:space="preserve">rame </w:t>
            </w:r>
            <w:r w:rsidRPr="00340914">
              <w:rPr>
                <w:rFonts w:cs="Arial"/>
                <w:lang w:eastAsia="zh-CN"/>
              </w:rPr>
              <w:t>S</w:t>
            </w:r>
            <w:r w:rsidRPr="00340914">
              <w:rPr>
                <w:rFonts w:cs="Arial" w:hint="eastAsia"/>
                <w:lang w:eastAsia="zh-CN"/>
              </w:rPr>
              <w:t xml:space="preserve">tructure </w:t>
            </w:r>
            <w:r w:rsidRPr="00340914">
              <w:rPr>
                <w:rFonts w:cs="Arial"/>
                <w:lang w:eastAsia="zh-CN"/>
              </w:rPr>
              <w:t xml:space="preserve">Type </w:t>
            </w:r>
            <w:r w:rsidRPr="00340914">
              <w:rPr>
                <w:rFonts w:cs="Arial" w:hint="eastAsia"/>
                <w:lang w:eastAsia="zh-CN"/>
              </w:rPr>
              <w:t>3</w:t>
            </w:r>
            <w:r w:rsidRPr="00340914">
              <w:rPr>
                <w:rFonts w:cs="Arial"/>
              </w:rPr>
              <w:t>.</w:t>
            </w:r>
          </w:p>
          <w:p w14:paraId="1E5DFAE9" w14:textId="77777777" w:rsidR="001D5211" w:rsidRPr="00340914" w:rsidRDefault="001D5211" w:rsidP="00840AC0">
            <w:pPr>
              <w:pStyle w:val="TAN"/>
              <w:rPr>
                <w:rFonts w:cs="Arial"/>
              </w:rPr>
            </w:pPr>
            <w:r w:rsidRPr="00340914">
              <w:rPr>
                <w:rFonts w:cs="Arial"/>
              </w:rPr>
              <w:t xml:space="preserve">NOTE </w:t>
            </w:r>
            <w:r w:rsidRPr="00340914">
              <w:rPr>
                <w:rFonts w:cs="Arial" w:hint="eastAsia"/>
                <w:lang w:eastAsia="zh-CN"/>
              </w:rPr>
              <w:t>4</w:t>
            </w:r>
            <w:r w:rsidRPr="00340914">
              <w:rPr>
                <w:rFonts w:cs="Arial"/>
              </w:rPr>
              <w:t>:</w:t>
            </w:r>
            <w:r w:rsidRPr="00340914">
              <w:rPr>
                <w:rFonts w:cs="Arial"/>
              </w:rPr>
              <w:tab/>
            </w:r>
            <w:r w:rsidRPr="00340914">
              <w:rPr>
                <w:rFonts w:cs="Arial" w:hint="eastAsia"/>
                <w:lang w:eastAsia="zh-CN"/>
              </w:rPr>
              <w:t xml:space="preserve">Band 46 is divided into four sub-bands as in </w:t>
            </w:r>
            <w:r w:rsidRPr="00340914">
              <w:rPr>
                <w:rFonts w:cs="Arial"/>
              </w:rPr>
              <w:t>Table 5.5-1</w:t>
            </w:r>
            <w:r w:rsidRPr="00340914">
              <w:rPr>
                <w:rFonts w:cs="Arial" w:hint="eastAsia"/>
                <w:lang w:eastAsia="zh-CN"/>
              </w:rPr>
              <w:t>A.</w:t>
            </w:r>
          </w:p>
          <w:p w14:paraId="166F7179" w14:textId="77777777" w:rsidR="001D5211" w:rsidRPr="00340914" w:rsidRDefault="001D5211" w:rsidP="00840AC0">
            <w:pPr>
              <w:pStyle w:val="TAN"/>
              <w:rPr>
                <w:rFonts w:cs="Arial"/>
              </w:rPr>
            </w:pPr>
            <w:r w:rsidRPr="00340914">
              <w:rPr>
                <w:rFonts w:cs="Arial"/>
              </w:rPr>
              <w:t>NOTE 5:</w:t>
            </w:r>
            <w:r w:rsidRPr="00340914">
              <w:rPr>
                <w:rFonts w:cs="Arial"/>
              </w:rPr>
              <w:tab/>
              <w:t>The range 2180 – 2200 MHz of the DL operating band is restricted to E-UTRA operation when carrier aggregation is configured.</w:t>
            </w:r>
          </w:p>
          <w:p w14:paraId="4C60E49B" w14:textId="77777777" w:rsidR="001D5211" w:rsidRPr="00340914" w:rsidRDefault="001D5211" w:rsidP="00840AC0">
            <w:pPr>
              <w:pStyle w:val="TAN"/>
              <w:rPr>
                <w:rFonts w:cs="Arial"/>
                <w:lang w:eastAsia="zh-CN"/>
              </w:rPr>
            </w:pPr>
            <w:r w:rsidRPr="00340914">
              <w:rPr>
                <w:rFonts w:cs="Arial"/>
              </w:rPr>
              <w:t>NOTE 6:</w:t>
            </w:r>
            <w:r w:rsidRPr="00340914">
              <w:rPr>
                <w:rFonts w:cs="Arial"/>
              </w:rPr>
              <w:tab/>
              <w:t xml:space="preserve">The range 2010-2020 MHz of the DL operating band is restricted to E-UTRA operation when carrier aggregation is configured and TX-RX separation is 300 </w:t>
            </w:r>
            <w:proofErr w:type="spellStart"/>
            <w:r w:rsidRPr="00340914">
              <w:rPr>
                <w:rFonts w:cs="Arial"/>
              </w:rPr>
              <w:t>MHz.</w:t>
            </w:r>
            <w:proofErr w:type="spellEnd"/>
            <w:r w:rsidRPr="00340914">
              <w:rPr>
                <w:rFonts w:cs="Arial"/>
              </w:rPr>
              <w:t xml:space="preserve">  The range 2005-2020 MHz of the DL operating band is restricted to E-UTRA operation when carrier aggregation is configured and TX-RX separation is 295 </w:t>
            </w:r>
            <w:proofErr w:type="spellStart"/>
            <w:r w:rsidRPr="00340914">
              <w:rPr>
                <w:rFonts w:cs="Arial"/>
              </w:rPr>
              <w:t>MHz.</w:t>
            </w:r>
            <w:proofErr w:type="spellEnd"/>
          </w:p>
          <w:p w14:paraId="3C2EEA3F" w14:textId="77777777" w:rsidR="001D5211" w:rsidRPr="00340914" w:rsidRDefault="001D5211" w:rsidP="00840AC0">
            <w:pPr>
              <w:pStyle w:val="TAN"/>
              <w:rPr>
                <w:rFonts w:cs="Arial"/>
                <w:lang w:eastAsia="zh-CN"/>
              </w:rPr>
            </w:pPr>
            <w:r w:rsidRPr="00340914">
              <w:rPr>
                <w:rFonts w:cs="Arial"/>
              </w:rPr>
              <w:t xml:space="preserve">NOTE </w:t>
            </w:r>
            <w:r w:rsidRPr="00340914">
              <w:rPr>
                <w:rFonts w:cs="Arial" w:hint="eastAsia"/>
                <w:lang w:eastAsia="zh-CN"/>
              </w:rPr>
              <w:t>7</w:t>
            </w:r>
            <w:r w:rsidRPr="00340914">
              <w:rPr>
                <w:rFonts w:cs="Arial"/>
              </w:rPr>
              <w:t>:</w:t>
            </w:r>
            <w:r w:rsidRPr="00340914">
              <w:rPr>
                <w:rFonts w:cs="Arial"/>
              </w:rPr>
              <w:tab/>
            </w:r>
            <w:r w:rsidRPr="00340914">
              <w:rPr>
                <w:rFonts w:cs="Arial"/>
                <w:lang w:eastAsia="zh-CN"/>
              </w:rPr>
              <w:t>Void</w:t>
            </w:r>
          </w:p>
          <w:p w14:paraId="6EDD47DA" w14:textId="77777777" w:rsidR="001D5211" w:rsidRDefault="001D5211" w:rsidP="00840AC0">
            <w:pPr>
              <w:pStyle w:val="TAN"/>
              <w:rPr>
                <w:rFonts w:cs="Arial"/>
                <w:lang w:eastAsia="zh-CN"/>
              </w:rPr>
            </w:pPr>
            <w:r w:rsidRPr="00340914">
              <w:rPr>
                <w:rFonts w:cs="Arial"/>
                <w:lang w:eastAsia="zh-CN"/>
              </w:rPr>
              <w:t>NOTE 8:</w:t>
            </w:r>
            <w:r w:rsidRPr="00340914">
              <w:rPr>
                <w:rFonts w:cs="Arial"/>
              </w:rPr>
              <w:tab/>
            </w:r>
            <w:r w:rsidRPr="00340914">
              <w:rPr>
                <w:rFonts w:cs="Arial"/>
                <w:lang w:eastAsia="zh-CN"/>
              </w:rPr>
              <w:t>This band is restricted to licensed-assisted operation using Frame Structure Type 3.</w:t>
            </w:r>
          </w:p>
          <w:p w14:paraId="3A1A75A6" w14:textId="77777777" w:rsidR="001D5211" w:rsidRPr="00340914" w:rsidRDefault="001D5211" w:rsidP="00840AC0">
            <w:pPr>
              <w:pStyle w:val="TAN"/>
              <w:rPr>
                <w:rFonts w:cs="Arial"/>
              </w:rPr>
            </w:pPr>
            <w:r>
              <w:t>NOTE 9:</w:t>
            </w:r>
            <w:r w:rsidRPr="00340914">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tc>
      </w:tr>
    </w:tbl>
    <w:p w14:paraId="6CFC381A" w14:textId="77777777" w:rsidR="00A87FC1" w:rsidRPr="00C54509" w:rsidRDefault="00A87FC1" w:rsidP="00A87FC1">
      <w:r w:rsidRPr="00C54509">
        <w:br w:type="textWrapping" w:clear="all"/>
      </w:r>
    </w:p>
    <w:p w14:paraId="70F3B1A4" w14:textId="782236F3" w:rsidR="00C2307D" w:rsidRDefault="00C2307D" w:rsidP="00C2307D">
      <w:pPr>
        <w:pStyle w:val="CRSeparator"/>
      </w:pPr>
      <w:r w:rsidRPr="00CE4669">
        <w:t>==============Next change==============</w:t>
      </w:r>
    </w:p>
    <w:p w14:paraId="4F65A005" w14:textId="77777777" w:rsidR="001D5211" w:rsidRPr="00340914" w:rsidRDefault="001D5211" w:rsidP="001D5211">
      <w:pPr>
        <w:pStyle w:val="Heading3"/>
      </w:pPr>
      <w:bookmarkStart w:id="117" w:name="_Toc20997737"/>
      <w:bookmarkStart w:id="118" w:name="_Toc29478416"/>
      <w:bookmarkStart w:id="119" w:name="_Toc35933014"/>
      <w:bookmarkStart w:id="120" w:name="_Toc35935302"/>
      <w:bookmarkStart w:id="121" w:name="_Toc37162886"/>
      <w:bookmarkStart w:id="122" w:name="_Toc37173214"/>
      <w:bookmarkStart w:id="123" w:name="_Toc37173466"/>
      <w:bookmarkStart w:id="124" w:name="_Toc44754022"/>
      <w:bookmarkStart w:id="125" w:name="_Toc45825450"/>
      <w:bookmarkStart w:id="126" w:name="_Toc45825702"/>
      <w:bookmarkStart w:id="127" w:name="_Toc45825954"/>
      <w:bookmarkStart w:id="128" w:name="_Toc45826206"/>
      <w:bookmarkStart w:id="129" w:name="_Toc52466372"/>
      <w:bookmarkStart w:id="130" w:name="_Toc66871419"/>
      <w:bookmarkStart w:id="131" w:name="_Toc66871923"/>
      <w:bookmarkStart w:id="132" w:name="_Toc75174042"/>
      <w:bookmarkStart w:id="133" w:name="_Toc76496992"/>
      <w:bookmarkStart w:id="134" w:name="_Toc82894179"/>
      <w:bookmarkStart w:id="135" w:name="_Toc89683836"/>
      <w:bookmarkStart w:id="136" w:name="_Toc98571261"/>
      <w:bookmarkStart w:id="137" w:name="_Toc137389367"/>
      <w:bookmarkStart w:id="138" w:name="_Toc137454636"/>
      <w:bookmarkStart w:id="139" w:name="_Toc138894022"/>
      <w:bookmarkStart w:id="140" w:name="_Toc138894274"/>
      <w:bookmarkStart w:id="141" w:name="_Toc153180561"/>
      <w:bookmarkStart w:id="142" w:name="_Toc155670066"/>
      <w:bookmarkStart w:id="143" w:name="_Toc161925317"/>
      <w:bookmarkStart w:id="144" w:name="_Toc163213946"/>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340914">
        <w:t>5.7.3</w:t>
      </w:r>
      <w:r w:rsidRPr="00340914">
        <w:tab/>
        <w:t>Carrier frequency and EARFCN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8B8B730" w14:textId="77777777" w:rsidR="001D5211" w:rsidRPr="00340914" w:rsidRDefault="001D5211" w:rsidP="001D5211">
      <w:r w:rsidRPr="00340914">
        <w:rPr>
          <w:rFonts w:cs="v5.0.0"/>
        </w:rPr>
        <w:t xml:space="preserve">The carrier frequency in the uplink and downlink is designated by the E-UTRA Absolute Radio Frequency Channel Number (EARFCN) in the range 0 - 262143. </w:t>
      </w:r>
      <w:r w:rsidRPr="00340914">
        <w:t xml:space="preserve">The </w:t>
      </w:r>
      <w:bookmarkStart w:id="145" w:name="OLE_LINK1"/>
      <w:r w:rsidRPr="00340914">
        <w:t>relation between EARFCN and the</w:t>
      </w:r>
      <w:bookmarkEnd w:id="145"/>
      <w:r w:rsidRPr="00340914">
        <w:t xml:space="preserve"> carrier frequency in MHz for the downlink is given by the following equation, where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5.7.3-1 and N</w:t>
      </w:r>
      <w:r w:rsidRPr="00340914">
        <w:rPr>
          <w:vertAlign w:val="subscript"/>
        </w:rPr>
        <w:t>DL</w:t>
      </w:r>
      <w:r w:rsidRPr="00340914">
        <w:t xml:space="preserve"> is the downlink EARFCN.</w:t>
      </w:r>
    </w:p>
    <w:p w14:paraId="315857F9" w14:textId="77777777" w:rsidR="001D5211" w:rsidRPr="00340914" w:rsidRDefault="001D5211" w:rsidP="001D5211">
      <w:pPr>
        <w:pStyle w:val="EQ"/>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p>
    <w:p w14:paraId="2533B364" w14:textId="77777777" w:rsidR="001D5211" w:rsidRPr="00340914" w:rsidRDefault="001D5211" w:rsidP="001D5211">
      <w:r w:rsidRPr="00340914">
        <w:t xml:space="preserve">The relation between EARFCN and the carrier frequency in MHz for the uplink is given by the following equation where </w:t>
      </w:r>
      <w:proofErr w:type="spellStart"/>
      <w:r w:rsidRPr="00340914">
        <w:t>F</w:t>
      </w:r>
      <w:r w:rsidRPr="00340914">
        <w:rPr>
          <w:vertAlign w:val="subscript"/>
        </w:rPr>
        <w:t>UL_low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-UL</w:t>
      </w:r>
      <w:r w:rsidRPr="00340914">
        <w:t xml:space="preserve"> are given in table 5.7.3-1 and N</w:t>
      </w:r>
      <w:r w:rsidRPr="00340914">
        <w:rPr>
          <w:vertAlign w:val="subscript"/>
        </w:rPr>
        <w:t>UL</w:t>
      </w:r>
      <w:r w:rsidRPr="00340914">
        <w:t xml:space="preserve"> is the uplink EARFCN.</w:t>
      </w:r>
    </w:p>
    <w:p w14:paraId="4B75C531" w14:textId="77777777" w:rsidR="001D5211" w:rsidRPr="00340914" w:rsidRDefault="001D5211" w:rsidP="001D5211">
      <w:pPr>
        <w:pStyle w:val="EQ"/>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p>
    <w:p w14:paraId="001AB5AE" w14:textId="77777777" w:rsidR="001D5211" w:rsidRPr="00340914" w:rsidRDefault="001D5211" w:rsidP="001D5211">
      <w:pPr>
        <w:rPr>
          <w:rFonts w:eastAsia="SimSun" w:cs="v5.0.0"/>
          <w:lang w:val="en-US" w:eastAsia="zh-CN"/>
        </w:rPr>
      </w:pPr>
      <w:r w:rsidRPr="00340914">
        <w:rPr>
          <w:rFonts w:eastAsia="SimSun" w:cs="v5.0.0" w:hint="eastAsia"/>
          <w:lang w:eastAsia="zh-CN"/>
        </w:rPr>
        <w:t>T</w:t>
      </w:r>
      <w:r w:rsidRPr="00340914">
        <w:rPr>
          <w:rFonts w:cs="v5.0.0"/>
        </w:rPr>
        <w:t>he carrier frequency</w:t>
      </w:r>
      <w:r w:rsidRPr="00340914">
        <w:rPr>
          <w:rFonts w:eastAsia="SimSun" w:cs="v5.0.0" w:hint="eastAsia"/>
          <w:lang w:eastAsia="zh-CN"/>
        </w:rPr>
        <w:t xml:space="preserve"> of NB-IoT </w:t>
      </w:r>
      <w:r w:rsidRPr="00340914">
        <w:rPr>
          <w:rFonts w:cs="v5.0.0"/>
        </w:rPr>
        <w:t xml:space="preserve">in </w:t>
      </w:r>
      <w:r w:rsidRPr="00340914">
        <w:rPr>
          <w:rFonts w:eastAsia="SimSun" w:cs="v5.0.0" w:hint="eastAsia"/>
          <w:lang w:eastAsia="zh-CN"/>
        </w:rPr>
        <w:t xml:space="preserve">the </w:t>
      </w:r>
      <w:r w:rsidRPr="00340914">
        <w:rPr>
          <w:rFonts w:cs="v5.0.0"/>
        </w:rPr>
        <w:t xml:space="preserve">downlink is designated by the E-UTRA Absolute Radio Frequency Channel Number (EARFCN) in the range 0 – </w:t>
      </w:r>
      <w:r w:rsidRPr="00340914">
        <w:rPr>
          <w:rFonts w:eastAsia="SimSun" w:cs="v5.0.0" w:hint="eastAsia"/>
          <w:lang w:eastAsia="zh-CN"/>
        </w:rPr>
        <w:t>262143 and the Offset of NB-IoT Channel Number to EARFCN in the range {</w:t>
      </w:r>
      <w:r w:rsidRPr="00340914">
        <w:rPr>
          <w:rFonts w:eastAsia="SimSun" w:cs="v5.0.0"/>
          <w:lang w:eastAsia="zh-CN"/>
        </w:rPr>
        <w:t>-10,-9,-8,-7,-6,-5,-4,-3,-2,-1,-0.5,0,1,2,3,4,5,6,7,8,9</w:t>
      </w:r>
      <w:r w:rsidRPr="00340914">
        <w:rPr>
          <w:rFonts w:eastAsia="SimSun" w:cs="v5.0.0" w:hint="eastAsia"/>
          <w:lang w:eastAsia="zh-CN"/>
        </w:rPr>
        <w:t>}</w:t>
      </w:r>
      <w:r w:rsidRPr="00340914">
        <w:rPr>
          <w:rFonts w:eastAsia="SimSun" w:cs="v5.0.0"/>
          <w:lang w:eastAsia="zh-CN"/>
        </w:rPr>
        <w:t xml:space="preserve"> for FDD and in the range {-10,-9,-8.5,-8,-7,-6,-5,-4.5,-4,-3,-2,-1,-0.5,0,1,2,3,3.5,4,5,6,7,7.5,8,9} for TDD</w:t>
      </w:r>
      <w:r w:rsidRPr="00340914">
        <w:rPr>
          <w:rFonts w:cs="v5.0.0"/>
        </w:rPr>
        <w:t xml:space="preserve">. </w:t>
      </w:r>
      <w:r w:rsidRPr="00340914">
        <w:t>The relation between EARFCN</w:t>
      </w:r>
      <w:r w:rsidRPr="00340914">
        <w:rPr>
          <w:rFonts w:eastAsia="SimSun" w:hint="eastAsia"/>
          <w:lang w:eastAsia="zh-CN"/>
        </w:rPr>
        <w:t xml:space="preserve">, Offset of NB-IoT Channel Number to </w:t>
      </w:r>
      <w:r w:rsidRPr="00340914">
        <w:rPr>
          <w:rFonts w:eastAsia="SimSun" w:hint="eastAsia"/>
          <w:lang w:eastAsia="zh-CN"/>
        </w:rPr>
        <w:lastRenderedPageBreak/>
        <w:t>EARFCN</w:t>
      </w:r>
      <w:r w:rsidRPr="00340914">
        <w:t xml:space="preserve"> and the carrier frequency in MHz for the downlink is given by the following equation, where F</w:t>
      </w:r>
      <w:r w:rsidRPr="00340914">
        <w:rPr>
          <w:vertAlign w:val="subscript"/>
        </w:rPr>
        <w:t>DL</w:t>
      </w:r>
      <w:r w:rsidRPr="00340914">
        <w:t xml:space="preserve"> </w:t>
      </w:r>
      <w:r w:rsidRPr="00340914">
        <w:rPr>
          <w:rFonts w:eastAsia="SimSun" w:hint="eastAsia"/>
          <w:lang w:eastAsia="zh-CN"/>
        </w:rPr>
        <w:t xml:space="preserve">is the downlink carrier frequency of NB-IoT,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5.7.3-1</w:t>
      </w:r>
      <w:r w:rsidRPr="00340914">
        <w:rPr>
          <w:rFonts w:eastAsia="SimSun" w:hint="eastAsia"/>
          <w:lang w:eastAsia="zh-CN"/>
        </w:rPr>
        <w:t xml:space="preserve">, </w:t>
      </w:r>
      <w:r w:rsidRPr="00340914">
        <w:t>N</w:t>
      </w:r>
      <w:r w:rsidRPr="00340914">
        <w:rPr>
          <w:vertAlign w:val="subscript"/>
        </w:rPr>
        <w:t>DL</w:t>
      </w:r>
      <w:r w:rsidRPr="00340914">
        <w:t xml:space="preserve"> is the downlink EARFCN</w:t>
      </w:r>
      <w:r w:rsidRPr="00340914">
        <w:rPr>
          <w:rFonts w:eastAsia="SimSun" w:hint="eastAsia"/>
          <w:lang w:eastAsia="zh-CN"/>
        </w:rPr>
        <w:t>, 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downlink EARFCN.</w:t>
      </w:r>
    </w:p>
    <w:p w14:paraId="1BB895A0" w14:textId="77777777" w:rsidR="001D5211" w:rsidRPr="00340914" w:rsidRDefault="001D5211" w:rsidP="001D5211">
      <w:pPr>
        <w:pStyle w:val="EQ"/>
        <w:rPr>
          <w:rFonts w:eastAsia="SimSun"/>
          <w:lang w:eastAsia="zh-CN"/>
        </w:rPr>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vertAlign w:val="subscript"/>
          <w:lang w:eastAsia="zh-CN"/>
        </w:rPr>
        <w:t>DL</w:t>
      </w:r>
      <w:r w:rsidRPr="00340914">
        <w:rPr>
          <w:rFonts w:eastAsia="SimSun"/>
          <w:lang w:eastAsia="zh-CN"/>
        </w:rPr>
        <w:t>+1)</w:t>
      </w:r>
    </w:p>
    <w:p w14:paraId="1350E48F" w14:textId="77777777" w:rsidR="001D5211" w:rsidRPr="00340914" w:rsidRDefault="001D5211" w:rsidP="001D5211">
      <w:pPr>
        <w:rPr>
          <w:rFonts w:eastAsia="SimSun"/>
          <w:lang w:eastAsia="zh-CN"/>
        </w:rPr>
      </w:pPr>
      <w:r w:rsidRPr="00340914">
        <w:rPr>
          <w:rFonts w:cs="v5.0.0"/>
        </w:rPr>
        <w:t xml:space="preserve">The carrier frequency </w:t>
      </w:r>
      <w:r w:rsidRPr="00340914">
        <w:rPr>
          <w:rFonts w:eastAsia="SimSun" w:cs="v5.0.0" w:hint="eastAsia"/>
          <w:lang w:eastAsia="zh-CN"/>
        </w:rPr>
        <w:t xml:space="preserve">of NB-IoT </w:t>
      </w:r>
      <w:r w:rsidRPr="00340914">
        <w:rPr>
          <w:rFonts w:cs="v5.0.0"/>
        </w:rPr>
        <w:t xml:space="preserve">in </w:t>
      </w:r>
      <w:r w:rsidRPr="00340914">
        <w:rPr>
          <w:rFonts w:eastAsia="SimSun" w:cs="v5.0.0"/>
          <w:lang w:eastAsia="zh-CN"/>
        </w:rPr>
        <w:t>the</w:t>
      </w:r>
      <w:r w:rsidRPr="00340914">
        <w:rPr>
          <w:rFonts w:eastAsia="SimSun" w:cs="v5.0.0" w:hint="eastAsia"/>
          <w:lang w:eastAsia="zh-CN"/>
        </w:rPr>
        <w:t xml:space="preserve"> uplink</w:t>
      </w:r>
      <w:r w:rsidRPr="00340914">
        <w:rPr>
          <w:rFonts w:cs="v5.0.0"/>
        </w:rPr>
        <w:t xml:space="preserve"> is designated by the E-UTRA Absolute Radio Frequency Channel Number (EARFCN) in the range 0 –</w:t>
      </w:r>
      <w:r w:rsidRPr="00340914">
        <w:rPr>
          <w:rFonts w:eastAsia="SimSun" w:cs="v5.0.0" w:hint="eastAsia"/>
          <w:lang w:eastAsia="zh-CN"/>
        </w:rPr>
        <w:t>262143</w:t>
      </w:r>
      <w:r w:rsidRPr="00340914">
        <w:rPr>
          <w:rFonts w:eastAsia="SimSun" w:cs="v5.0.0"/>
          <w:lang w:eastAsia="zh-CN"/>
        </w:rPr>
        <w:t>,</w:t>
      </w:r>
      <w:r w:rsidRPr="00340914">
        <w:rPr>
          <w:rFonts w:eastAsia="SimSun" w:cs="v5.0.0" w:hint="eastAsia"/>
          <w:lang w:eastAsia="zh-CN"/>
        </w:rPr>
        <w:t xml:space="preserve"> and the Offset of NB-IoT Channel Number to EARFCN in the range {</w:t>
      </w:r>
      <w:r w:rsidRPr="00340914">
        <w:rPr>
          <w:rFonts w:eastAsia="SimSun" w:cs="v5.0.0"/>
          <w:lang w:eastAsia="zh-CN"/>
        </w:rPr>
        <w:t>-10,-9,-8,-7,-6,-5,-4,-3,-2,-1,0,1,2,3,4,5,6,7,8,9</w:t>
      </w:r>
      <w:r w:rsidRPr="00340914">
        <w:rPr>
          <w:rFonts w:eastAsia="SimSun" w:cs="v5.0.0" w:hint="eastAsia"/>
          <w:lang w:eastAsia="zh-CN"/>
        </w:rPr>
        <w:t>}</w:t>
      </w:r>
      <w:r w:rsidRPr="00340914">
        <w:rPr>
          <w:lang w:eastAsia="zh-CN"/>
        </w:rPr>
        <w:t xml:space="preserve"> for FDD and </w:t>
      </w:r>
      <w:r w:rsidRPr="00340914">
        <w:rPr>
          <w:rFonts w:eastAsia="SimSun"/>
          <w:lang w:eastAsia="zh-CN"/>
        </w:rPr>
        <w:t xml:space="preserve">in the range </w:t>
      </w:r>
      <w:r w:rsidRPr="00340914">
        <w:rPr>
          <w:lang w:eastAsia="zh-CN"/>
        </w:rPr>
        <w:t>{-11,-10,-9.5,-9,-8.5,-8,-7.5,-7,-6.5,-6,-5.5,-5,  -4.5,-4,-3.5,-3,-2.5,-2,-1.5,-1,-0.5,0,0.5,1,1.5,2,2.5,3,3.5,4,4.5,5,5.5,6,6.5,7,7.5,8,8.5,9,9.5,10, 11} for TDD</w:t>
      </w:r>
      <w:r w:rsidRPr="00340914">
        <w:rPr>
          <w:rFonts w:cs="v5.0.0"/>
        </w:rPr>
        <w:t xml:space="preserve">. </w:t>
      </w:r>
      <w:r w:rsidRPr="00340914">
        <w:t>The relation between EARFCN</w:t>
      </w:r>
      <w:r w:rsidRPr="00340914">
        <w:rPr>
          <w:rFonts w:eastAsia="SimSun" w:hint="eastAsia"/>
          <w:lang w:eastAsia="zh-CN"/>
        </w:rPr>
        <w:t>, Offset of NB-IoT Channel Number</w:t>
      </w:r>
      <w:r w:rsidRPr="00340914">
        <w:t xml:space="preserve"> </w:t>
      </w:r>
      <w:r w:rsidRPr="00340914">
        <w:rPr>
          <w:rFonts w:eastAsia="SimSun" w:hint="eastAsia"/>
          <w:lang w:eastAsia="zh-CN"/>
        </w:rPr>
        <w:t xml:space="preserve">to EARFCN </w:t>
      </w:r>
      <w:r w:rsidRPr="00340914">
        <w:t xml:space="preserve">and the carrier frequency in MHz for the </w:t>
      </w:r>
      <w:r w:rsidRPr="00340914">
        <w:rPr>
          <w:rFonts w:eastAsia="SimSun" w:hint="eastAsia"/>
          <w:lang w:eastAsia="zh-CN"/>
        </w:rPr>
        <w:t>uplink</w:t>
      </w:r>
      <w:r w:rsidRPr="00340914">
        <w:t xml:space="preserve"> is given by the following equation, where F</w:t>
      </w:r>
      <w:r w:rsidRPr="00340914">
        <w:rPr>
          <w:rFonts w:eastAsia="SimSun" w:hint="eastAsia"/>
          <w:vertAlign w:val="subscript"/>
          <w:lang w:eastAsia="zh-CN"/>
        </w:rPr>
        <w:t>U</w:t>
      </w:r>
      <w:r w:rsidRPr="00340914">
        <w:rPr>
          <w:vertAlign w:val="subscript"/>
        </w:rPr>
        <w:t>L</w:t>
      </w:r>
      <w:r w:rsidRPr="00340914">
        <w:t xml:space="preserve"> </w:t>
      </w:r>
      <w:r w:rsidRPr="00340914">
        <w:rPr>
          <w:rFonts w:eastAsia="SimSun" w:hint="eastAsia"/>
          <w:lang w:eastAsia="zh-CN"/>
        </w:rPr>
        <w:t xml:space="preserve">is the uplink carrier frequency of NB-IoT, </w:t>
      </w:r>
      <w:proofErr w:type="spellStart"/>
      <w:r w:rsidRPr="00340914">
        <w:t>F</w:t>
      </w:r>
      <w:r w:rsidRPr="00340914">
        <w:rPr>
          <w:rFonts w:eastAsia="SimSun" w:hint="eastAsia"/>
          <w:vertAlign w:val="subscript"/>
          <w:lang w:eastAsia="zh-CN"/>
        </w:rPr>
        <w:t>U</w:t>
      </w:r>
      <w:r w:rsidRPr="00340914">
        <w:rPr>
          <w:vertAlign w:val="subscript"/>
        </w:rPr>
        <w:t>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w:t>
      </w:r>
      <w:r w:rsidRPr="00340914">
        <w:rPr>
          <w:rFonts w:eastAsia="SimSun" w:hint="eastAsia"/>
          <w:vertAlign w:val="subscript"/>
          <w:lang w:eastAsia="zh-CN"/>
        </w:rPr>
        <w:t>U</w:t>
      </w:r>
      <w:r w:rsidRPr="00340914">
        <w:rPr>
          <w:vertAlign w:val="subscript"/>
        </w:rPr>
        <w:t>L</w:t>
      </w:r>
      <w:r w:rsidRPr="00340914">
        <w:t xml:space="preserve"> are given in table 5.7.3-1</w:t>
      </w:r>
      <w:r w:rsidRPr="00340914">
        <w:rPr>
          <w:rFonts w:eastAsia="SimSun" w:hint="eastAsia"/>
          <w:lang w:eastAsia="zh-CN"/>
        </w:rPr>
        <w:t xml:space="preserve">, </w:t>
      </w:r>
      <w:r w:rsidRPr="00340914">
        <w:t>N</w:t>
      </w:r>
      <w:r w:rsidRPr="00340914">
        <w:rPr>
          <w:rFonts w:eastAsia="SimSun" w:hint="eastAsia"/>
          <w:vertAlign w:val="subscript"/>
          <w:lang w:eastAsia="zh-CN"/>
        </w:rPr>
        <w:t>U</w:t>
      </w:r>
      <w:r w:rsidRPr="00340914">
        <w:rPr>
          <w:vertAlign w:val="subscript"/>
        </w:rPr>
        <w:t>L</w:t>
      </w:r>
      <w:r w:rsidRPr="00340914">
        <w:t xml:space="preserve"> is the </w:t>
      </w:r>
      <w:r w:rsidRPr="00340914">
        <w:rPr>
          <w:rFonts w:eastAsia="SimSun" w:hint="eastAsia"/>
          <w:lang w:eastAsia="zh-CN"/>
        </w:rPr>
        <w:t>uplink</w:t>
      </w:r>
      <w:r w:rsidRPr="00340914">
        <w:t xml:space="preserve"> EARFCN</w:t>
      </w:r>
      <w:r w:rsidRPr="00340914">
        <w:rPr>
          <w:rFonts w:eastAsia="SimSun" w:hint="eastAsia"/>
          <w:lang w:eastAsia="zh-CN"/>
        </w:rPr>
        <w:t>, M</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uplink EARFCN.</w:t>
      </w:r>
    </w:p>
    <w:p w14:paraId="215D041D" w14:textId="77777777" w:rsidR="001D5211" w:rsidRPr="00340914" w:rsidRDefault="001D5211" w:rsidP="001D5211">
      <w:pPr>
        <w:pStyle w:val="EQ"/>
        <w:rPr>
          <w:rFonts w:eastAsia="SimSun"/>
          <w:lang w:eastAsia="zh-CN"/>
        </w:rPr>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hint="eastAsia"/>
          <w:vertAlign w:val="subscript"/>
          <w:lang w:eastAsia="zh-CN"/>
        </w:rPr>
        <w:t>U</w:t>
      </w:r>
      <w:r w:rsidRPr="00340914">
        <w:rPr>
          <w:rFonts w:eastAsia="SimSun"/>
          <w:vertAlign w:val="subscript"/>
          <w:lang w:eastAsia="zh-CN"/>
        </w:rPr>
        <w:t>L</w:t>
      </w:r>
      <w:r w:rsidRPr="00340914">
        <w:rPr>
          <w:rFonts w:eastAsia="SimSun"/>
          <w:lang w:eastAsia="zh-CN"/>
        </w:rPr>
        <w:t>)</w:t>
      </w:r>
    </w:p>
    <w:p w14:paraId="08738EED" w14:textId="77777777" w:rsidR="001D5211" w:rsidRPr="00340914" w:rsidRDefault="001D5211" w:rsidP="001D5211">
      <w:pPr>
        <w:pStyle w:val="NO"/>
        <w:rPr>
          <w:rFonts w:eastAsia="SimSun"/>
          <w:lang w:eastAsia="zh-CN"/>
        </w:rPr>
      </w:pPr>
      <w:r w:rsidRPr="00340914">
        <w:rPr>
          <w:rFonts w:eastAsia="SimSun"/>
          <w:lang w:eastAsia="zh-CN"/>
        </w:rPr>
        <w:t>NOTE</w:t>
      </w:r>
      <w:r w:rsidRPr="00340914">
        <w:rPr>
          <w:rFonts w:eastAsia="SimSun" w:hint="eastAsia"/>
          <w:lang w:eastAsia="zh-CN"/>
        </w:rPr>
        <w:t xml:space="preserve"> 1</w:t>
      </w:r>
      <w:r w:rsidRPr="00340914">
        <w:rPr>
          <w:rFonts w:eastAsia="SimSun"/>
          <w:lang w:eastAsia="zh-CN"/>
        </w:rPr>
        <w:t>:</w:t>
      </w:r>
      <w:r w:rsidRPr="00340914">
        <w:tab/>
      </w:r>
      <w:r w:rsidRPr="00340914">
        <w:rPr>
          <w:rFonts w:eastAsia="SimSun" w:hint="eastAsia"/>
          <w:lang w:eastAsia="zh-CN"/>
        </w:rPr>
        <w:t xml:space="preserve">For NB-IoT, </w:t>
      </w:r>
      <w:r w:rsidRPr="00340914">
        <w:t>N</w:t>
      </w:r>
      <w:r w:rsidRPr="00340914">
        <w:rPr>
          <w:vertAlign w:val="subscript"/>
        </w:rPr>
        <w:t>DL</w:t>
      </w:r>
      <w:r w:rsidRPr="00340914">
        <w:rPr>
          <w:rFonts w:eastAsia="SimSun"/>
          <w:lang w:eastAsia="zh-CN"/>
        </w:rPr>
        <w:t xml:space="preserve"> or </w:t>
      </w:r>
      <w:r w:rsidRPr="00340914">
        <w:t>N</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lang w:eastAsia="zh-CN"/>
        </w:rPr>
        <w:t xml:space="preserve">is different than the value </w:t>
      </w:r>
      <w:r w:rsidRPr="00340914">
        <w:rPr>
          <w:rFonts w:eastAsia="SimSun" w:hint="eastAsia"/>
          <w:lang w:eastAsia="zh-CN"/>
        </w:rPr>
        <w:t xml:space="preserve">of EARFCN </w:t>
      </w:r>
      <w:r w:rsidRPr="00340914">
        <w:rPr>
          <w:rFonts w:eastAsia="SimSun"/>
          <w:lang w:eastAsia="zh-CN"/>
        </w:rPr>
        <w:t>that corresponds to E-UTRA downlink or uplink carrier frequency for in-band and guard band operation.</w:t>
      </w:r>
    </w:p>
    <w:p w14:paraId="543ECB06" w14:textId="77777777" w:rsidR="001D5211" w:rsidRPr="00340914" w:rsidRDefault="001D5211" w:rsidP="001D5211">
      <w:pPr>
        <w:pStyle w:val="NO"/>
      </w:pPr>
      <w:r w:rsidRPr="00340914">
        <w:rPr>
          <w:rFonts w:eastAsia="SimSun" w:hint="eastAsia"/>
          <w:lang w:eastAsia="zh-CN"/>
        </w:rPr>
        <w:t>NOTE 2:</w:t>
      </w:r>
      <w:r w:rsidRPr="00340914">
        <w:tab/>
        <w:t xml:space="preserve">For FDD </w:t>
      </w:r>
      <w:r w:rsidRPr="00340914">
        <w:rPr>
          <w:rFonts w:eastAsia="SimSun" w:hint="eastAsia"/>
          <w:lang w:eastAsia="zh-CN"/>
        </w:rPr>
        <w:t>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 -0.5 is not applicable </w:t>
      </w:r>
      <w:r w:rsidRPr="00340914">
        <w:rPr>
          <w:rFonts w:eastAsia="SimSun"/>
          <w:lang w:eastAsia="zh-CN"/>
        </w:rPr>
        <w:t>for in-band and guard band operation</w:t>
      </w:r>
      <w:r w:rsidRPr="00340914">
        <w:rPr>
          <w:rFonts w:eastAsia="SimSun" w:hint="eastAsia"/>
          <w:lang w:eastAsia="zh-CN"/>
        </w:rPr>
        <w:t>.</w:t>
      </w:r>
      <w:r w:rsidRPr="00340914">
        <w:t xml:space="preserve"> For TDD </w:t>
      </w:r>
      <w:r w:rsidRPr="00340914">
        <w:rPr>
          <w:rFonts w:eastAsia="SimSun"/>
          <w:lang w:eastAsia="zh-CN"/>
        </w:rPr>
        <w:t>M</w:t>
      </w:r>
      <w:r w:rsidRPr="00340914">
        <w:rPr>
          <w:vertAlign w:val="subscript"/>
        </w:rPr>
        <w:t>DL</w:t>
      </w:r>
      <w:r w:rsidRPr="00340914">
        <w:rPr>
          <w:rFonts w:eastAsia="SimSun"/>
          <w:vertAlign w:val="subscript"/>
          <w:lang w:eastAsia="zh-CN"/>
        </w:rPr>
        <w:t xml:space="preserve"> </w:t>
      </w:r>
      <w:r w:rsidRPr="00340914">
        <w:rPr>
          <w:rFonts w:eastAsia="SimSun"/>
          <w:lang w:eastAsia="zh-CN"/>
        </w:rPr>
        <w:t>{-0.5,+3.5,-4.5,+7.5,-8.5} is not applicable for in-band and guard band operation.</w:t>
      </w:r>
    </w:p>
    <w:p w14:paraId="07FF967A" w14:textId="77777777" w:rsidR="001D5211" w:rsidRPr="00340914" w:rsidRDefault="001D5211" w:rsidP="001D5211">
      <w:pPr>
        <w:pStyle w:val="NO"/>
      </w:pPr>
      <w:r w:rsidRPr="00340914">
        <w:rPr>
          <w:rFonts w:cs="v5.0.0"/>
          <w:lang w:eastAsia="zh-CN"/>
        </w:rPr>
        <w:t xml:space="preserve">NOTE </w:t>
      </w:r>
      <w:r w:rsidRPr="00340914">
        <w:rPr>
          <w:rFonts w:cs="v5.0.0" w:hint="eastAsia"/>
          <w:lang w:eastAsia="zh-CN"/>
        </w:rPr>
        <w:t>3</w:t>
      </w:r>
      <w:r w:rsidRPr="00340914">
        <w:rPr>
          <w:rFonts w:cs="v5.0.0"/>
          <w:lang w:eastAsia="zh-CN"/>
        </w:rPr>
        <w:t>:</w:t>
      </w:r>
      <w:r w:rsidRPr="00340914">
        <w:rPr>
          <w:rFonts w:cs="v5.0.0"/>
          <w:lang w:eastAsia="zh-CN"/>
        </w:rPr>
        <w:tab/>
      </w:r>
      <w:r w:rsidRPr="00340914">
        <w:rPr>
          <w:rFonts w:cs="v5.0.0" w:hint="eastAsia"/>
          <w:lang w:eastAsia="zh-CN"/>
        </w:rPr>
        <w:t>F</w:t>
      </w:r>
      <w:r w:rsidRPr="00340914">
        <w:t>or the carrier including NPSS/NSSS for in-band and guard band operation, M</w:t>
      </w:r>
      <w:r w:rsidRPr="00340914">
        <w:rPr>
          <w:sz w:val="15"/>
          <w:szCs w:val="15"/>
        </w:rPr>
        <w:t>DL</w:t>
      </w:r>
      <w:r w:rsidRPr="00340914">
        <w:t xml:space="preserve"> is selected from {-2,-1,0,1}.</w:t>
      </w:r>
    </w:p>
    <w:p w14:paraId="733C6C02" w14:textId="77777777" w:rsidR="001D5211" w:rsidRPr="00340914" w:rsidRDefault="001D5211" w:rsidP="001D5211">
      <w:pPr>
        <w:keepLines/>
        <w:ind w:left="1135" w:hanging="851"/>
      </w:pPr>
      <w:r w:rsidRPr="00340914">
        <w:rPr>
          <w:rFonts w:cs="v5.0.0"/>
          <w:lang w:eastAsia="zh-CN"/>
        </w:rPr>
        <w:t>NOTE 4:</w:t>
      </w:r>
      <w:r w:rsidRPr="00340914">
        <w:rPr>
          <w:rFonts w:cs="v5.0.0"/>
          <w:lang w:eastAsia="zh-CN"/>
        </w:rPr>
        <w:tab/>
      </w:r>
      <w:r w:rsidRPr="00340914">
        <w:rPr>
          <w:rFonts w:cs="v5.0.0" w:hint="eastAsia"/>
          <w:lang w:eastAsia="zh-CN"/>
        </w:rPr>
        <w:t>F</w:t>
      </w:r>
      <w:r w:rsidRPr="00340914">
        <w:t>or the carrier including NPSS/NSSS for stand-alone operation, M</w:t>
      </w:r>
      <w:r w:rsidRPr="00340914">
        <w:rPr>
          <w:sz w:val="15"/>
          <w:szCs w:val="15"/>
        </w:rPr>
        <w:t>DL</w:t>
      </w:r>
      <w:r w:rsidRPr="00340914">
        <w:t xml:space="preserve"> = -0.5.</w:t>
      </w:r>
    </w:p>
    <w:p w14:paraId="70087093" w14:textId="77777777" w:rsidR="001D5211" w:rsidRPr="00340914" w:rsidRDefault="001D5211" w:rsidP="001D5211">
      <w:pPr>
        <w:pStyle w:val="TH"/>
      </w:pPr>
      <w:r w:rsidRPr="0034091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5"/>
        <w:gridCol w:w="1231"/>
        <w:gridCol w:w="1558"/>
        <w:gridCol w:w="1497"/>
        <w:gridCol w:w="1452"/>
        <w:gridCol w:w="1479"/>
      </w:tblGrid>
      <w:tr w:rsidR="001D5211" w:rsidRPr="00340914" w14:paraId="75D17A5F" w14:textId="77777777" w:rsidTr="001D5211">
        <w:tc>
          <w:tcPr>
            <w:tcW w:w="1067" w:type="dxa"/>
            <w:vMerge w:val="restart"/>
            <w:vAlign w:val="bottom"/>
          </w:tcPr>
          <w:p w14:paraId="0ED3AE51" w14:textId="77777777" w:rsidR="001D5211" w:rsidRPr="00340914" w:rsidRDefault="001D5211" w:rsidP="00840AC0">
            <w:pPr>
              <w:pStyle w:val="TAH"/>
              <w:rPr>
                <w:rFonts w:cs="Arial"/>
              </w:rPr>
            </w:pPr>
            <w:r w:rsidRPr="00340914">
              <w:rPr>
                <w:rFonts w:cs="Arial"/>
              </w:rPr>
              <w:lastRenderedPageBreak/>
              <w:t>E-UTRA Operating Band</w:t>
            </w:r>
          </w:p>
        </w:tc>
        <w:tc>
          <w:tcPr>
            <w:tcW w:w="4134" w:type="dxa"/>
            <w:gridSpan w:val="3"/>
          </w:tcPr>
          <w:p w14:paraId="69D31717" w14:textId="77777777" w:rsidR="001D5211" w:rsidRPr="00340914" w:rsidRDefault="001D5211" w:rsidP="00840AC0">
            <w:pPr>
              <w:pStyle w:val="TAH"/>
              <w:rPr>
                <w:rFonts w:cs="Arial"/>
              </w:rPr>
            </w:pPr>
            <w:r w:rsidRPr="00340914">
              <w:rPr>
                <w:rFonts w:cs="Arial"/>
              </w:rPr>
              <w:t>Downlink</w:t>
            </w:r>
          </w:p>
        </w:tc>
        <w:tc>
          <w:tcPr>
            <w:tcW w:w="4428" w:type="dxa"/>
            <w:gridSpan w:val="3"/>
          </w:tcPr>
          <w:p w14:paraId="6229BA00" w14:textId="77777777" w:rsidR="001D5211" w:rsidRPr="00340914" w:rsidRDefault="001D5211" w:rsidP="00840AC0">
            <w:pPr>
              <w:pStyle w:val="TAH"/>
              <w:rPr>
                <w:rFonts w:cs="Arial"/>
              </w:rPr>
            </w:pPr>
            <w:r w:rsidRPr="00340914">
              <w:rPr>
                <w:rFonts w:cs="Arial"/>
              </w:rPr>
              <w:t>Uplink</w:t>
            </w:r>
          </w:p>
        </w:tc>
      </w:tr>
      <w:tr w:rsidR="001D5211" w:rsidRPr="00340914" w14:paraId="2F868A23" w14:textId="77777777" w:rsidTr="001D5211">
        <w:tc>
          <w:tcPr>
            <w:tcW w:w="1067" w:type="dxa"/>
            <w:vMerge/>
          </w:tcPr>
          <w:p w14:paraId="00508FB1" w14:textId="77777777" w:rsidR="001D5211" w:rsidRPr="00340914" w:rsidRDefault="001D5211" w:rsidP="00840AC0">
            <w:pPr>
              <w:pStyle w:val="TAH"/>
              <w:rPr>
                <w:rFonts w:cs="Arial"/>
              </w:rPr>
            </w:pPr>
          </w:p>
        </w:tc>
        <w:tc>
          <w:tcPr>
            <w:tcW w:w="1345" w:type="dxa"/>
          </w:tcPr>
          <w:p w14:paraId="2DA53279" w14:textId="77777777" w:rsidR="001D5211" w:rsidRPr="00340914" w:rsidRDefault="001D5211" w:rsidP="00840AC0">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b w:val="0"/>
                <w:bCs/>
              </w:rPr>
              <w:t xml:space="preserve"> [MHz]</w:t>
            </w:r>
          </w:p>
        </w:tc>
        <w:tc>
          <w:tcPr>
            <w:tcW w:w="1231" w:type="dxa"/>
          </w:tcPr>
          <w:p w14:paraId="358E1623" w14:textId="77777777" w:rsidR="001D5211" w:rsidRPr="00340914" w:rsidRDefault="001D5211" w:rsidP="00840AC0">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-DL</w:t>
            </w:r>
          </w:p>
        </w:tc>
        <w:tc>
          <w:tcPr>
            <w:tcW w:w="1558" w:type="dxa"/>
          </w:tcPr>
          <w:p w14:paraId="26F41E33" w14:textId="77777777" w:rsidR="001D5211" w:rsidRPr="00340914" w:rsidRDefault="001D5211" w:rsidP="00840AC0">
            <w:pPr>
              <w:pStyle w:val="TAH"/>
              <w:rPr>
                <w:rFonts w:cs="Arial"/>
              </w:rPr>
            </w:pPr>
            <w:r w:rsidRPr="00340914">
              <w:rPr>
                <w:rFonts w:cs="Arial"/>
              </w:rPr>
              <w:t>Range of N</w:t>
            </w:r>
            <w:r w:rsidRPr="00340914">
              <w:rPr>
                <w:rFonts w:cs="Arial"/>
                <w:vertAlign w:val="subscript"/>
              </w:rPr>
              <w:t>DL</w:t>
            </w:r>
          </w:p>
        </w:tc>
        <w:tc>
          <w:tcPr>
            <w:tcW w:w="1497" w:type="dxa"/>
          </w:tcPr>
          <w:p w14:paraId="7E374A10" w14:textId="77777777" w:rsidR="001D5211" w:rsidRPr="00340914" w:rsidRDefault="001D5211" w:rsidP="00840AC0">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b w:val="0"/>
                <w:bCs/>
              </w:rPr>
              <w:t xml:space="preserve"> [MHz]</w:t>
            </w:r>
          </w:p>
        </w:tc>
        <w:tc>
          <w:tcPr>
            <w:tcW w:w="1452" w:type="dxa"/>
          </w:tcPr>
          <w:p w14:paraId="2A214937" w14:textId="77777777" w:rsidR="001D5211" w:rsidRPr="00340914" w:rsidRDefault="001D5211" w:rsidP="00840AC0">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-UL</w:t>
            </w:r>
          </w:p>
        </w:tc>
        <w:tc>
          <w:tcPr>
            <w:tcW w:w="1479" w:type="dxa"/>
          </w:tcPr>
          <w:p w14:paraId="5A029121" w14:textId="77777777" w:rsidR="001D5211" w:rsidRPr="00340914" w:rsidRDefault="001D5211" w:rsidP="00840AC0">
            <w:pPr>
              <w:pStyle w:val="TAH"/>
              <w:rPr>
                <w:rFonts w:cs="Arial"/>
              </w:rPr>
            </w:pPr>
            <w:r w:rsidRPr="00340914">
              <w:rPr>
                <w:rFonts w:cs="Arial"/>
              </w:rPr>
              <w:t>Range of N</w:t>
            </w:r>
            <w:r w:rsidRPr="00340914">
              <w:rPr>
                <w:rFonts w:cs="Arial"/>
                <w:vertAlign w:val="subscript"/>
              </w:rPr>
              <w:t>UL</w:t>
            </w:r>
          </w:p>
        </w:tc>
      </w:tr>
      <w:tr w:rsidR="001D5211" w:rsidRPr="00340914" w14:paraId="7116FD0C" w14:textId="77777777" w:rsidTr="001D5211">
        <w:tc>
          <w:tcPr>
            <w:tcW w:w="1067" w:type="dxa"/>
          </w:tcPr>
          <w:p w14:paraId="576E30D0" w14:textId="77777777" w:rsidR="001D5211" w:rsidRPr="00340914" w:rsidRDefault="001D5211" w:rsidP="00840AC0">
            <w:pPr>
              <w:pStyle w:val="TAC"/>
              <w:rPr>
                <w:rFonts w:cs="Arial"/>
              </w:rPr>
            </w:pPr>
            <w:r w:rsidRPr="00340914">
              <w:rPr>
                <w:rFonts w:cs="Arial"/>
              </w:rPr>
              <w:t>1</w:t>
            </w:r>
          </w:p>
        </w:tc>
        <w:tc>
          <w:tcPr>
            <w:tcW w:w="1345" w:type="dxa"/>
          </w:tcPr>
          <w:p w14:paraId="39537C12" w14:textId="77777777" w:rsidR="001D5211" w:rsidRPr="00340914" w:rsidRDefault="001D5211" w:rsidP="00840AC0">
            <w:pPr>
              <w:pStyle w:val="TAR"/>
              <w:ind w:right="175"/>
              <w:rPr>
                <w:rFonts w:cs="Arial"/>
              </w:rPr>
            </w:pPr>
            <w:r w:rsidRPr="00340914">
              <w:rPr>
                <w:rFonts w:cs="Arial"/>
              </w:rPr>
              <w:t>2110</w:t>
            </w:r>
          </w:p>
        </w:tc>
        <w:tc>
          <w:tcPr>
            <w:tcW w:w="1231" w:type="dxa"/>
          </w:tcPr>
          <w:p w14:paraId="52CB9694" w14:textId="77777777" w:rsidR="001D5211" w:rsidRPr="00340914" w:rsidRDefault="001D5211" w:rsidP="00840AC0">
            <w:pPr>
              <w:pStyle w:val="TAR"/>
              <w:ind w:right="33"/>
              <w:rPr>
                <w:rFonts w:cs="Arial"/>
              </w:rPr>
            </w:pPr>
            <w:r w:rsidRPr="00340914">
              <w:rPr>
                <w:rFonts w:cs="Arial"/>
              </w:rPr>
              <w:t>0</w:t>
            </w:r>
          </w:p>
        </w:tc>
        <w:tc>
          <w:tcPr>
            <w:tcW w:w="1558" w:type="dxa"/>
          </w:tcPr>
          <w:p w14:paraId="675C9603" w14:textId="77777777" w:rsidR="001D5211" w:rsidRPr="00340914" w:rsidRDefault="001D5211" w:rsidP="00840AC0">
            <w:pPr>
              <w:pStyle w:val="TAC"/>
              <w:rPr>
                <w:rFonts w:cs="Arial"/>
              </w:rPr>
            </w:pPr>
            <w:r w:rsidRPr="00340914">
              <w:rPr>
                <w:rFonts w:cs="Arial"/>
              </w:rPr>
              <w:t>0 – 599</w:t>
            </w:r>
          </w:p>
        </w:tc>
        <w:tc>
          <w:tcPr>
            <w:tcW w:w="1497" w:type="dxa"/>
          </w:tcPr>
          <w:p w14:paraId="65F3E0A8" w14:textId="77777777" w:rsidR="001D5211" w:rsidRPr="00340914" w:rsidRDefault="001D5211" w:rsidP="00840AC0">
            <w:pPr>
              <w:pStyle w:val="TAR"/>
              <w:ind w:right="290"/>
              <w:rPr>
                <w:rFonts w:cs="Arial"/>
              </w:rPr>
            </w:pPr>
            <w:r w:rsidRPr="00340914">
              <w:rPr>
                <w:rFonts w:cs="Arial"/>
              </w:rPr>
              <w:t>1920</w:t>
            </w:r>
          </w:p>
        </w:tc>
        <w:tc>
          <w:tcPr>
            <w:tcW w:w="1452" w:type="dxa"/>
          </w:tcPr>
          <w:p w14:paraId="57FE78A1" w14:textId="77777777" w:rsidR="001D5211" w:rsidRPr="00340914" w:rsidRDefault="001D5211" w:rsidP="00840AC0">
            <w:pPr>
              <w:pStyle w:val="TAR"/>
              <w:ind w:right="176"/>
              <w:rPr>
                <w:rFonts w:cs="Arial"/>
              </w:rPr>
            </w:pPr>
            <w:r w:rsidRPr="00340914">
              <w:rPr>
                <w:rFonts w:cs="Arial"/>
              </w:rPr>
              <w:t>18000</w:t>
            </w:r>
          </w:p>
        </w:tc>
        <w:tc>
          <w:tcPr>
            <w:tcW w:w="1479" w:type="dxa"/>
          </w:tcPr>
          <w:p w14:paraId="58668C08" w14:textId="77777777" w:rsidR="001D5211" w:rsidRPr="00340914" w:rsidRDefault="001D5211" w:rsidP="00840AC0">
            <w:pPr>
              <w:pStyle w:val="TAC"/>
              <w:rPr>
                <w:rFonts w:cs="Arial"/>
              </w:rPr>
            </w:pPr>
            <w:r w:rsidRPr="00340914">
              <w:rPr>
                <w:rFonts w:cs="Arial"/>
              </w:rPr>
              <w:t>18000 – 18599</w:t>
            </w:r>
          </w:p>
        </w:tc>
      </w:tr>
      <w:tr w:rsidR="001D5211" w:rsidRPr="00340914" w14:paraId="0F3423B2" w14:textId="77777777" w:rsidTr="001D5211">
        <w:tc>
          <w:tcPr>
            <w:tcW w:w="1067" w:type="dxa"/>
          </w:tcPr>
          <w:p w14:paraId="19F6B604" w14:textId="77777777" w:rsidR="001D5211" w:rsidRPr="00340914" w:rsidRDefault="001D5211" w:rsidP="00840AC0">
            <w:pPr>
              <w:pStyle w:val="TAC"/>
              <w:rPr>
                <w:rFonts w:cs="Arial"/>
              </w:rPr>
            </w:pPr>
            <w:r w:rsidRPr="00340914">
              <w:rPr>
                <w:rFonts w:cs="Arial"/>
              </w:rPr>
              <w:t>2</w:t>
            </w:r>
          </w:p>
        </w:tc>
        <w:tc>
          <w:tcPr>
            <w:tcW w:w="1345" w:type="dxa"/>
          </w:tcPr>
          <w:p w14:paraId="28B16649" w14:textId="77777777" w:rsidR="001D5211" w:rsidRPr="00340914" w:rsidRDefault="001D5211" w:rsidP="00840AC0">
            <w:pPr>
              <w:pStyle w:val="TAR"/>
              <w:ind w:right="175"/>
              <w:rPr>
                <w:rFonts w:cs="Arial"/>
              </w:rPr>
            </w:pPr>
            <w:r w:rsidRPr="00340914">
              <w:rPr>
                <w:rFonts w:cs="Arial"/>
              </w:rPr>
              <w:t>1930</w:t>
            </w:r>
          </w:p>
        </w:tc>
        <w:tc>
          <w:tcPr>
            <w:tcW w:w="1231" w:type="dxa"/>
          </w:tcPr>
          <w:p w14:paraId="38ADC627" w14:textId="77777777" w:rsidR="001D5211" w:rsidRPr="00340914" w:rsidRDefault="001D5211" w:rsidP="00840AC0">
            <w:pPr>
              <w:pStyle w:val="TAR"/>
              <w:ind w:right="33"/>
              <w:rPr>
                <w:rFonts w:cs="Arial"/>
              </w:rPr>
            </w:pPr>
            <w:r w:rsidRPr="00340914">
              <w:rPr>
                <w:rFonts w:cs="Arial"/>
              </w:rPr>
              <w:t>600</w:t>
            </w:r>
          </w:p>
        </w:tc>
        <w:tc>
          <w:tcPr>
            <w:tcW w:w="1558" w:type="dxa"/>
          </w:tcPr>
          <w:p w14:paraId="7D979284" w14:textId="77777777" w:rsidR="001D5211" w:rsidRPr="00340914" w:rsidRDefault="001D5211" w:rsidP="00840AC0">
            <w:pPr>
              <w:pStyle w:val="TAC"/>
              <w:rPr>
                <w:rFonts w:cs="Arial"/>
              </w:rPr>
            </w:pPr>
            <w:r w:rsidRPr="00340914">
              <w:rPr>
                <w:rFonts w:cs="Arial"/>
              </w:rPr>
              <w:t>600</w:t>
            </w:r>
            <w:r w:rsidRPr="00340914">
              <w:rPr>
                <w:rFonts w:ascii="Symbol" w:hAnsi="Symbol" w:cs="Arial"/>
              </w:rPr>
              <w:t></w:t>
            </w:r>
            <w:r w:rsidRPr="00340914">
              <w:rPr>
                <w:rFonts w:ascii="Symbol" w:hAnsi="Symbol" w:cs="Arial"/>
              </w:rPr>
              <w:t></w:t>
            </w:r>
            <w:r w:rsidRPr="00340914">
              <w:rPr>
                <w:rFonts w:ascii="Symbol" w:hAnsi="Symbol" w:cs="Arial"/>
              </w:rPr>
              <w:t></w:t>
            </w:r>
            <w:r w:rsidRPr="00340914">
              <w:rPr>
                <w:rFonts w:cs="Arial"/>
              </w:rPr>
              <w:t>1199</w:t>
            </w:r>
          </w:p>
        </w:tc>
        <w:tc>
          <w:tcPr>
            <w:tcW w:w="1497" w:type="dxa"/>
          </w:tcPr>
          <w:p w14:paraId="3ADCD5AD" w14:textId="77777777" w:rsidR="001D5211" w:rsidRPr="00340914" w:rsidRDefault="001D5211" w:rsidP="00840AC0">
            <w:pPr>
              <w:pStyle w:val="TAR"/>
              <w:ind w:right="290"/>
              <w:rPr>
                <w:rFonts w:cs="Arial"/>
              </w:rPr>
            </w:pPr>
            <w:r w:rsidRPr="00340914">
              <w:rPr>
                <w:rFonts w:cs="Arial"/>
              </w:rPr>
              <w:t>1850</w:t>
            </w:r>
          </w:p>
        </w:tc>
        <w:tc>
          <w:tcPr>
            <w:tcW w:w="1452" w:type="dxa"/>
          </w:tcPr>
          <w:p w14:paraId="44FE3446" w14:textId="77777777" w:rsidR="001D5211" w:rsidRPr="00340914" w:rsidRDefault="001D5211" w:rsidP="00840AC0">
            <w:pPr>
              <w:pStyle w:val="TAR"/>
              <w:ind w:right="176"/>
              <w:rPr>
                <w:rFonts w:cs="Arial"/>
              </w:rPr>
            </w:pPr>
            <w:r w:rsidRPr="00340914">
              <w:rPr>
                <w:rFonts w:cs="Arial"/>
              </w:rPr>
              <w:t>18600</w:t>
            </w:r>
          </w:p>
        </w:tc>
        <w:tc>
          <w:tcPr>
            <w:tcW w:w="1479" w:type="dxa"/>
          </w:tcPr>
          <w:p w14:paraId="672846E1" w14:textId="77777777" w:rsidR="001D5211" w:rsidRPr="00340914" w:rsidRDefault="001D5211" w:rsidP="00840AC0">
            <w:pPr>
              <w:pStyle w:val="TAC"/>
              <w:rPr>
                <w:rFonts w:cs="Arial"/>
              </w:rPr>
            </w:pPr>
            <w:r w:rsidRPr="00340914">
              <w:rPr>
                <w:rFonts w:cs="Arial"/>
              </w:rPr>
              <w:t>18600 – 19199</w:t>
            </w:r>
          </w:p>
        </w:tc>
      </w:tr>
      <w:tr w:rsidR="001D5211" w:rsidRPr="00340914" w14:paraId="02C00B0F" w14:textId="77777777" w:rsidTr="001D5211">
        <w:tc>
          <w:tcPr>
            <w:tcW w:w="1067" w:type="dxa"/>
          </w:tcPr>
          <w:p w14:paraId="5E4A241A" w14:textId="77777777" w:rsidR="001D5211" w:rsidRPr="00340914" w:rsidRDefault="001D5211" w:rsidP="00840AC0">
            <w:pPr>
              <w:pStyle w:val="TAC"/>
              <w:rPr>
                <w:rFonts w:cs="Arial"/>
              </w:rPr>
            </w:pPr>
            <w:r w:rsidRPr="00340914">
              <w:rPr>
                <w:rFonts w:cs="Arial"/>
              </w:rPr>
              <w:t>3</w:t>
            </w:r>
          </w:p>
        </w:tc>
        <w:tc>
          <w:tcPr>
            <w:tcW w:w="1345" w:type="dxa"/>
          </w:tcPr>
          <w:p w14:paraId="5D57DB60" w14:textId="77777777" w:rsidR="001D5211" w:rsidRPr="00340914" w:rsidRDefault="001D5211" w:rsidP="00840AC0">
            <w:pPr>
              <w:pStyle w:val="TAR"/>
              <w:ind w:right="175"/>
              <w:rPr>
                <w:rFonts w:cs="Arial"/>
              </w:rPr>
            </w:pPr>
            <w:r w:rsidRPr="00340914">
              <w:rPr>
                <w:rFonts w:cs="Arial"/>
              </w:rPr>
              <w:t>1805</w:t>
            </w:r>
          </w:p>
        </w:tc>
        <w:tc>
          <w:tcPr>
            <w:tcW w:w="1231" w:type="dxa"/>
          </w:tcPr>
          <w:p w14:paraId="0E87DB3A" w14:textId="77777777" w:rsidR="001D5211" w:rsidRPr="00340914" w:rsidRDefault="001D5211" w:rsidP="00840AC0">
            <w:pPr>
              <w:pStyle w:val="TAR"/>
              <w:ind w:right="33"/>
              <w:rPr>
                <w:rFonts w:cs="Arial"/>
              </w:rPr>
            </w:pPr>
            <w:r w:rsidRPr="00340914">
              <w:rPr>
                <w:rFonts w:cs="Arial"/>
              </w:rPr>
              <w:t>1200</w:t>
            </w:r>
          </w:p>
        </w:tc>
        <w:tc>
          <w:tcPr>
            <w:tcW w:w="1558" w:type="dxa"/>
          </w:tcPr>
          <w:p w14:paraId="0CF20263" w14:textId="77777777" w:rsidR="001D5211" w:rsidRPr="00340914" w:rsidRDefault="001D5211" w:rsidP="00840AC0">
            <w:pPr>
              <w:pStyle w:val="TAC"/>
              <w:rPr>
                <w:rFonts w:cs="Arial"/>
              </w:rPr>
            </w:pPr>
            <w:r w:rsidRPr="00340914">
              <w:rPr>
                <w:rFonts w:cs="Arial"/>
              </w:rPr>
              <w:t>1200 – 1949</w:t>
            </w:r>
          </w:p>
        </w:tc>
        <w:tc>
          <w:tcPr>
            <w:tcW w:w="1497" w:type="dxa"/>
          </w:tcPr>
          <w:p w14:paraId="3B5239ED" w14:textId="77777777" w:rsidR="001D5211" w:rsidRPr="00340914" w:rsidRDefault="001D5211" w:rsidP="00840AC0">
            <w:pPr>
              <w:pStyle w:val="TAR"/>
              <w:ind w:right="290"/>
              <w:rPr>
                <w:rFonts w:cs="Arial"/>
              </w:rPr>
            </w:pPr>
            <w:r w:rsidRPr="00340914">
              <w:rPr>
                <w:rFonts w:cs="Arial"/>
              </w:rPr>
              <w:t>1710</w:t>
            </w:r>
          </w:p>
        </w:tc>
        <w:tc>
          <w:tcPr>
            <w:tcW w:w="1452" w:type="dxa"/>
          </w:tcPr>
          <w:p w14:paraId="5C850825" w14:textId="77777777" w:rsidR="001D5211" w:rsidRPr="00340914" w:rsidRDefault="001D5211" w:rsidP="00840AC0">
            <w:pPr>
              <w:pStyle w:val="TAR"/>
              <w:ind w:right="176"/>
              <w:rPr>
                <w:rFonts w:cs="Arial"/>
              </w:rPr>
            </w:pPr>
            <w:r w:rsidRPr="00340914">
              <w:rPr>
                <w:rFonts w:cs="Arial"/>
              </w:rPr>
              <w:t>19200</w:t>
            </w:r>
          </w:p>
        </w:tc>
        <w:tc>
          <w:tcPr>
            <w:tcW w:w="1479" w:type="dxa"/>
          </w:tcPr>
          <w:p w14:paraId="7696657B" w14:textId="77777777" w:rsidR="001D5211" w:rsidRPr="00340914" w:rsidRDefault="001D5211" w:rsidP="00840AC0">
            <w:pPr>
              <w:pStyle w:val="TAC"/>
              <w:rPr>
                <w:rFonts w:cs="Arial"/>
              </w:rPr>
            </w:pPr>
            <w:r w:rsidRPr="00340914">
              <w:rPr>
                <w:rFonts w:cs="Arial"/>
              </w:rPr>
              <w:t>19200 – 19949</w:t>
            </w:r>
          </w:p>
        </w:tc>
      </w:tr>
      <w:tr w:rsidR="001D5211" w:rsidRPr="00340914" w14:paraId="7F849775" w14:textId="77777777" w:rsidTr="001D5211">
        <w:tc>
          <w:tcPr>
            <w:tcW w:w="1067" w:type="dxa"/>
          </w:tcPr>
          <w:p w14:paraId="1C74FD2B" w14:textId="77777777" w:rsidR="001D5211" w:rsidRPr="00340914" w:rsidRDefault="001D5211" w:rsidP="00840AC0">
            <w:pPr>
              <w:pStyle w:val="TAC"/>
              <w:rPr>
                <w:rFonts w:cs="Arial"/>
              </w:rPr>
            </w:pPr>
            <w:r w:rsidRPr="00340914">
              <w:rPr>
                <w:rFonts w:cs="Arial"/>
              </w:rPr>
              <w:t>4</w:t>
            </w:r>
          </w:p>
        </w:tc>
        <w:tc>
          <w:tcPr>
            <w:tcW w:w="1345" w:type="dxa"/>
          </w:tcPr>
          <w:p w14:paraId="4F210F5F" w14:textId="77777777" w:rsidR="001D5211" w:rsidRPr="00340914" w:rsidRDefault="001D5211" w:rsidP="00840AC0">
            <w:pPr>
              <w:pStyle w:val="TAR"/>
              <w:ind w:right="175"/>
              <w:rPr>
                <w:rFonts w:cs="Arial"/>
              </w:rPr>
            </w:pPr>
            <w:r w:rsidRPr="00340914">
              <w:rPr>
                <w:rFonts w:cs="Arial"/>
              </w:rPr>
              <w:t>2110</w:t>
            </w:r>
          </w:p>
        </w:tc>
        <w:tc>
          <w:tcPr>
            <w:tcW w:w="1231" w:type="dxa"/>
          </w:tcPr>
          <w:p w14:paraId="42579B8F" w14:textId="77777777" w:rsidR="001D5211" w:rsidRPr="00340914" w:rsidRDefault="001D5211" w:rsidP="00840AC0">
            <w:pPr>
              <w:pStyle w:val="TAR"/>
              <w:ind w:right="33"/>
              <w:rPr>
                <w:rFonts w:cs="Arial"/>
              </w:rPr>
            </w:pPr>
            <w:r w:rsidRPr="00340914">
              <w:rPr>
                <w:rFonts w:cs="Arial"/>
              </w:rPr>
              <w:t>1950</w:t>
            </w:r>
          </w:p>
        </w:tc>
        <w:tc>
          <w:tcPr>
            <w:tcW w:w="1558" w:type="dxa"/>
          </w:tcPr>
          <w:p w14:paraId="35F793F1" w14:textId="77777777" w:rsidR="001D5211" w:rsidRPr="00340914" w:rsidRDefault="001D5211" w:rsidP="00840AC0">
            <w:pPr>
              <w:pStyle w:val="TAC"/>
              <w:rPr>
                <w:rFonts w:cs="Arial"/>
              </w:rPr>
            </w:pPr>
            <w:r w:rsidRPr="00340914">
              <w:rPr>
                <w:rFonts w:cs="Arial"/>
              </w:rPr>
              <w:t>1950 – 2399</w:t>
            </w:r>
          </w:p>
        </w:tc>
        <w:tc>
          <w:tcPr>
            <w:tcW w:w="1497" w:type="dxa"/>
          </w:tcPr>
          <w:p w14:paraId="75F359F7" w14:textId="77777777" w:rsidR="001D5211" w:rsidRPr="00340914" w:rsidRDefault="001D5211" w:rsidP="00840AC0">
            <w:pPr>
              <w:pStyle w:val="TAR"/>
              <w:ind w:right="290"/>
              <w:rPr>
                <w:rFonts w:cs="Arial"/>
              </w:rPr>
            </w:pPr>
            <w:r w:rsidRPr="00340914">
              <w:rPr>
                <w:rFonts w:cs="Arial"/>
              </w:rPr>
              <w:t>1710</w:t>
            </w:r>
          </w:p>
        </w:tc>
        <w:tc>
          <w:tcPr>
            <w:tcW w:w="1452" w:type="dxa"/>
          </w:tcPr>
          <w:p w14:paraId="13CF5BA2" w14:textId="77777777" w:rsidR="001D5211" w:rsidRPr="00340914" w:rsidRDefault="001D5211" w:rsidP="00840AC0">
            <w:pPr>
              <w:pStyle w:val="TAR"/>
              <w:ind w:right="176"/>
              <w:rPr>
                <w:rFonts w:cs="Arial"/>
              </w:rPr>
            </w:pPr>
            <w:r w:rsidRPr="00340914">
              <w:rPr>
                <w:rFonts w:cs="Arial"/>
              </w:rPr>
              <w:t>19950</w:t>
            </w:r>
          </w:p>
        </w:tc>
        <w:tc>
          <w:tcPr>
            <w:tcW w:w="1479" w:type="dxa"/>
          </w:tcPr>
          <w:p w14:paraId="14FB15EB" w14:textId="77777777" w:rsidR="001D5211" w:rsidRPr="00340914" w:rsidRDefault="001D5211" w:rsidP="00840AC0">
            <w:pPr>
              <w:pStyle w:val="TAC"/>
              <w:rPr>
                <w:rFonts w:cs="Arial"/>
              </w:rPr>
            </w:pPr>
            <w:r w:rsidRPr="00340914">
              <w:rPr>
                <w:rFonts w:cs="Arial"/>
              </w:rPr>
              <w:t>19950 – 20399</w:t>
            </w:r>
          </w:p>
        </w:tc>
      </w:tr>
      <w:tr w:rsidR="001D5211" w:rsidRPr="00340914" w14:paraId="172AB2B8" w14:textId="77777777" w:rsidTr="001D5211">
        <w:tc>
          <w:tcPr>
            <w:tcW w:w="1067" w:type="dxa"/>
          </w:tcPr>
          <w:p w14:paraId="1CB36176" w14:textId="77777777" w:rsidR="001D5211" w:rsidRPr="00340914" w:rsidRDefault="001D5211" w:rsidP="00840AC0">
            <w:pPr>
              <w:pStyle w:val="TAC"/>
              <w:rPr>
                <w:rFonts w:cs="Arial"/>
              </w:rPr>
            </w:pPr>
            <w:r w:rsidRPr="00340914">
              <w:rPr>
                <w:rFonts w:cs="Arial"/>
              </w:rPr>
              <w:t>5</w:t>
            </w:r>
          </w:p>
        </w:tc>
        <w:tc>
          <w:tcPr>
            <w:tcW w:w="1345" w:type="dxa"/>
          </w:tcPr>
          <w:p w14:paraId="28AEAC62" w14:textId="77777777" w:rsidR="001D5211" w:rsidRPr="00340914" w:rsidRDefault="001D5211" w:rsidP="00840AC0">
            <w:pPr>
              <w:pStyle w:val="TAR"/>
              <w:ind w:right="175"/>
              <w:rPr>
                <w:rFonts w:cs="Arial"/>
              </w:rPr>
            </w:pPr>
            <w:r w:rsidRPr="00340914">
              <w:rPr>
                <w:rFonts w:cs="Arial"/>
              </w:rPr>
              <w:t>869</w:t>
            </w:r>
          </w:p>
        </w:tc>
        <w:tc>
          <w:tcPr>
            <w:tcW w:w="1231" w:type="dxa"/>
          </w:tcPr>
          <w:p w14:paraId="5017EE23" w14:textId="77777777" w:rsidR="001D5211" w:rsidRPr="00340914" w:rsidRDefault="001D5211" w:rsidP="00840AC0">
            <w:pPr>
              <w:pStyle w:val="TAR"/>
              <w:ind w:right="33"/>
              <w:rPr>
                <w:rFonts w:cs="Arial"/>
              </w:rPr>
            </w:pPr>
            <w:r w:rsidRPr="00340914">
              <w:rPr>
                <w:rFonts w:cs="Arial"/>
              </w:rPr>
              <w:t>2400</w:t>
            </w:r>
          </w:p>
        </w:tc>
        <w:tc>
          <w:tcPr>
            <w:tcW w:w="1558" w:type="dxa"/>
          </w:tcPr>
          <w:p w14:paraId="411799F1" w14:textId="77777777" w:rsidR="001D5211" w:rsidRPr="00340914" w:rsidRDefault="001D5211" w:rsidP="00840AC0">
            <w:pPr>
              <w:pStyle w:val="TAC"/>
              <w:rPr>
                <w:rFonts w:cs="Arial"/>
              </w:rPr>
            </w:pPr>
            <w:r w:rsidRPr="00340914">
              <w:rPr>
                <w:rFonts w:cs="Arial"/>
              </w:rPr>
              <w:t>2400 – 2649</w:t>
            </w:r>
          </w:p>
        </w:tc>
        <w:tc>
          <w:tcPr>
            <w:tcW w:w="1497" w:type="dxa"/>
          </w:tcPr>
          <w:p w14:paraId="41799B9A" w14:textId="77777777" w:rsidR="001D5211" w:rsidRPr="00340914" w:rsidRDefault="001D5211" w:rsidP="00840AC0">
            <w:pPr>
              <w:pStyle w:val="TAR"/>
              <w:ind w:right="290"/>
              <w:rPr>
                <w:rFonts w:cs="Arial"/>
              </w:rPr>
            </w:pPr>
            <w:r w:rsidRPr="00340914">
              <w:rPr>
                <w:rFonts w:cs="Arial"/>
              </w:rPr>
              <w:t>824</w:t>
            </w:r>
          </w:p>
        </w:tc>
        <w:tc>
          <w:tcPr>
            <w:tcW w:w="1452" w:type="dxa"/>
          </w:tcPr>
          <w:p w14:paraId="71532FBE" w14:textId="77777777" w:rsidR="001D5211" w:rsidRPr="00340914" w:rsidRDefault="001D5211" w:rsidP="00840AC0">
            <w:pPr>
              <w:pStyle w:val="TAR"/>
              <w:ind w:right="176"/>
              <w:rPr>
                <w:rFonts w:cs="Arial"/>
              </w:rPr>
            </w:pPr>
            <w:r w:rsidRPr="00340914">
              <w:rPr>
                <w:rFonts w:cs="Arial"/>
              </w:rPr>
              <w:t>20400</w:t>
            </w:r>
          </w:p>
        </w:tc>
        <w:tc>
          <w:tcPr>
            <w:tcW w:w="1479" w:type="dxa"/>
          </w:tcPr>
          <w:p w14:paraId="1F5B9332" w14:textId="77777777" w:rsidR="001D5211" w:rsidRPr="00340914" w:rsidRDefault="001D5211" w:rsidP="00840AC0">
            <w:pPr>
              <w:pStyle w:val="TAC"/>
              <w:rPr>
                <w:rFonts w:cs="Arial"/>
              </w:rPr>
            </w:pPr>
            <w:r w:rsidRPr="00340914">
              <w:rPr>
                <w:rFonts w:cs="Arial"/>
              </w:rPr>
              <w:t>20400 – 20649</w:t>
            </w:r>
          </w:p>
        </w:tc>
      </w:tr>
      <w:tr w:rsidR="001D5211" w:rsidRPr="00340914" w14:paraId="587858FD" w14:textId="77777777" w:rsidTr="001D5211">
        <w:tc>
          <w:tcPr>
            <w:tcW w:w="1067" w:type="dxa"/>
          </w:tcPr>
          <w:p w14:paraId="5C16F03E" w14:textId="77777777" w:rsidR="001D5211" w:rsidRPr="00340914" w:rsidRDefault="001D5211" w:rsidP="00840AC0">
            <w:pPr>
              <w:pStyle w:val="TAC"/>
              <w:rPr>
                <w:rFonts w:cs="Arial"/>
              </w:rPr>
            </w:pPr>
            <w:r w:rsidRPr="00340914">
              <w:rPr>
                <w:rFonts w:cs="Arial"/>
              </w:rPr>
              <w:t>6</w:t>
            </w:r>
          </w:p>
        </w:tc>
        <w:tc>
          <w:tcPr>
            <w:tcW w:w="1345" w:type="dxa"/>
          </w:tcPr>
          <w:p w14:paraId="770B6B96" w14:textId="77777777" w:rsidR="001D5211" w:rsidRPr="00340914" w:rsidRDefault="001D5211" w:rsidP="00840AC0">
            <w:pPr>
              <w:pStyle w:val="TAR"/>
              <w:ind w:right="175"/>
              <w:rPr>
                <w:rFonts w:cs="Arial"/>
              </w:rPr>
            </w:pPr>
            <w:r w:rsidRPr="00340914">
              <w:rPr>
                <w:rFonts w:cs="Arial"/>
              </w:rPr>
              <w:t>875</w:t>
            </w:r>
          </w:p>
        </w:tc>
        <w:tc>
          <w:tcPr>
            <w:tcW w:w="1231" w:type="dxa"/>
          </w:tcPr>
          <w:p w14:paraId="0C2B5D5F" w14:textId="77777777" w:rsidR="001D5211" w:rsidRPr="00340914" w:rsidRDefault="001D5211" w:rsidP="00840AC0">
            <w:pPr>
              <w:pStyle w:val="TAR"/>
              <w:ind w:right="33"/>
              <w:rPr>
                <w:rFonts w:cs="Arial"/>
              </w:rPr>
            </w:pPr>
            <w:r w:rsidRPr="00340914">
              <w:rPr>
                <w:rFonts w:cs="Arial"/>
              </w:rPr>
              <w:t>2650</w:t>
            </w:r>
          </w:p>
        </w:tc>
        <w:tc>
          <w:tcPr>
            <w:tcW w:w="1558" w:type="dxa"/>
          </w:tcPr>
          <w:p w14:paraId="76A9ACFF" w14:textId="77777777" w:rsidR="001D5211" w:rsidRPr="00340914" w:rsidRDefault="001D5211" w:rsidP="00840AC0">
            <w:pPr>
              <w:pStyle w:val="TAC"/>
              <w:rPr>
                <w:rFonts w:cs="Arial"/>
              </w:rPr>
            </w:pPr>
            <w:r w:rsidRPr="00340914">
              <w:rPr>
                <w:rFonts w:cs="Arial"/>
              </w:rPr>
              <w:t>2650 – 2749</w:t>
            </w:r>
          </w:p>
        </w:tc>
        <w:tc>
          <w:tcPr>
            <w:tcW w:w="1497" w:type="dxa"/>
          </w:tcPr>
          <w:p w14:paraId="665EA846" w14:textId="77777777" w:rsidR="001D5211" w:rsidRPr="00340914" w:rsidRDefault="001D5211" w:rsidP="00840AC0">
            <w:pPr>
              <w:pStyle w:val="TAR"/>
              <w:ind w:right="290"/>
              <w:rPr>
                <w:rFonts w:cs="Arial"/>
              </w:rPr>
            </w:pPr>
            <w:r w:rsidRPr="00340914">
              <w:rPr>
                <w:rFonts w:cs="Arial"/>
              </w:rPr>
              <w:t>830</w:t>
            </w:r>
          </w:p>
        </w:tc>
        <w:tc>
          <w:tcPr>
            <w:tcW w:w="1452" w:type="dxa"/>
          </w:tcPr>
          <w:p w14:paraId="586A6629" w14:textId="77777777" w:rsidR="001D5211" w:rsidRPr="00340914" w:rsidRDefault="001D5211" w:rsidP="00840AC0">
            <w:pPr>
              <w:pStyle w:val="TAR"/>
              <w:ind w:right="176"/>
              <w:rPr>
                <w:rFonts w:cs="Arial"/>
              </w:rPr>
            </w:pPr>
            <w:r w:rsidRPr="00340914">
              <w:rPr>
                <w:rFonts w:cs="Arial"/>
              </w:rPr>
              <w:t>20650</w:t>
            </w:r>
          </w:p>
        </w:tc>
        <w:tc>
          <w:tcPr>
            <w:tcW w:w="1479" w:type="dxa"/>
          </w:tcPr>
          <w:p w14:paraId="04DE1FD8" w14:textId="77777777" w:rsidR="001D5211" w:rsidRPr="00340914" w:rsidRDefault="001D5211" w:rsidP="00840AC0">
            <w:pPr>
              <w:pStyle w:val="TAC"/>
              <w:rPr>
                <w:rFonts w:cs="Arial"/>
              </w:rPr>
            </w:pPr>
            <w:r w:rsidRPr="00340914">
              <w:rPr>
                <w:rFonts w:cs="Arial"/>
              </w:rPr>
              <w:t>20650 – 20749</w:t>
            </w:r>
          </w:p>
        </w:tc>
      </w:tr>
      <w:tr w:rsidR="001D5211" w:rsidRPr="00340914" w14:paraId="048425C7" w14:textId="77777777" w:rsidTr="001D5211">
        <w:tc>
          <w:tcPr>
            <w:tcW w:w="1067" w:type="dxa"/>
          </w:tcPr>
          <w:p w14:paraId="1BFAD29B" w14:textId="77777777" w:rsidR="001D5211" w:rsidRPr="00340914" w:rsidRDefault="001D5211" w:rsidP="00840AC0">
            <w:pPr>
              <w:pStyle w:val="TAC"/>
              <w:rPr>
                <w:rFonts w:cs="Arial"/>
              </w:rPr>
            </w:pPr>
            <w:r w:rsidRPr="00340914">
              <w:rPr>
                <w:rFonts w:cs="Arial"/>
              </w:rPr>
              <w:t>7</w:t>
            </w:r>
          </w:p>
        </w:tc>
        <w:tc>
          <w:tcPr>
            <w:tcW w:w="1345" w:type="dxa"/>
          </w:tcPr>
          <w:p w14:paraId="006E3EFB" w14:textId="77777777" w:rsidR="001D5211" w:rsidRPr="00340914" w:rsidRDefault="001D5211" w:rsidP="00840AC0">
            <w:pPr>
              <w:pStyle w:val="TAR"/>
              <w:ind w:right="175"/>
              <w:rPr>
                <w:rFonts w:cs="Arial"/>
              </w:rPr>
            </w:pPr>
            <w:r w:rsidRPr="00340914">
              <w:rPr>
                <w:rFonts w:cs="Arial"/>
              </w:rPr>
              <w:t>2620</w:t>
            </w:r>
          </w:p>
        </w:tc>
        <w:tc>
          <w:tcPr>
            <w:tcW w:w="1231" w:type="dxa"/>
          </w:tcPr>
          <w:p w14:paraId="2072DF47" w14:textId="77777777" w:rsidR="001D5211" w:rsidRPr="00340914" w:rsidRDefault="001D5211" w:rsidP="00840AC0">
            <w:pPr>
              <w:pStyle w:val="TAR"/>
              <w:ind w:right="33"/>
              <w:rPr>
                <w:rFonts w:cs="Arial"/>
              </w:rPr>
            </w:pPr>
            <w:r w:rsidRPr="00340914">
              <w:rPr>
                <w:rFonts w:cs="Arial"/>
              </w:rPr>
              <w:t>2750</w:t>
            </w:r>
          </w:p>
        </w:tc>
        <w:tc>
          <w:tcPr>
            <w:tcW w:w="1558" w:type="dxa"/>
          </w:tcPr>
          <w:p w14:paraId="71EC7431" w14:textId="77777777" w:rsidR="001D5211" w:rsidRPr="00340914" w:rsidRDefault="001D5211" w:rsidP="00840AC0">
            <w:pPr>
              <w:pStyle w:val="TAC"/>
              <w:rPr>
                <w:rFonts w:cs="Arial"/>
              </w:rPr>
            </w:pPr>
            <w:r w:rsidRPr="00340914">
              <w:rPr>
                <w:rFonts w:cs="Arial"/>
              </w:rPr>
              <w:t>2750 – 3449</w:t>
            </w:r>
          </w:p>
        </w:tc>
        <w:tc>
          <w:tcPr>
            <w:tcW w:w="1497" w:type="dxa"/>
          </w:tcPr>
          <w:p w14:paraId="1732797F" w14:textId="77777777" w:rsidR="001D5211" w:rsidRPr="00340914" w:rsidRDefault="001D5211" w:rsidP="00840AC0">
            <w:pPr>
              <w:pStyle w:val="TAR"/>
              <w:ind w:right="290"/>
              <w:rPr>
                <w:rFonts w:cs="Arial"/>
              </w:rPr>
            </w:pPr>
            <w:r w:rsidRPr="00340914">
              <w:rPr>
                <w:rFonts w:cs="Arial"/>
              </w:rPr>
              <w:t>2500</w:t>
            </w:r>
          </w:p>
        </w:tc>
        <w:tc>
          <w:tcPr>
            <w:tcW w:w="1452" w:type="dxa"/>
          </w:tcPr>
          <w:p w14:paraId="066BB869" w14:textId="77777777" w:rsidR="001D5211" w:rsidRPr="00340914" w:rsidRDefault="001D5211" w:rsidP="00840AC0">
            <w:pPr>
              <w:pStyle w:val="TAR"/>
              <w:ind w:right="176"/>
              <w:rPr>
                <w:rFonts w:cs="Arial"/>
              </w:rPr>
            </w:pPr>
            <w:r w:rsidRPr="00340914">
              <w:rPr>
                <w:rFonts w:cs="Arial"/>
              </w:rPr>
              <w:t>20750</w:t>
            </w:r>
          </w:p>
        </w:tc>
        <w:tc>
          <w:tcPr>
            <w:tcW w:w="1479" w:type="dxa"/>
          </w:tcPr>
          <w:p w14:paraId="6D8E3B41" w14:textId="77777777" w:rsidR="001D5211" w:rsidRPr="00340914" w:rsidRDefault="001D5211" w:rsidP="00840AC0">
            <w:pPr>
              <w:pStyle w:val="TAC"/>
              <w:rPr>
                <w:rFonts w:cs="Arial"/>
              </w:rPr>
            </w:pPr>
            <w:r w:rsidRPr="00340914">
              <w:rPr>
                <w:rFonts w:cs="Arial"/>
              </w:rPr>
              <w:t>20750 – 21449</w:t>
            </w:r>
          </w:p>
        </w:tc>
      </w:tr>
      <w:tr w:rsidR="001D5211" w:rsidRPr="00340914" w14:paraId="0E386F2A" w14:textId="77777777" w:rsidTr="001D5211">
        <w:tc>
          <w:tcPr>
            <w:tcW w:w="1067" w:type="dxa"/>
          </w:tcPr>
          <w:p w14:paraId="5CA9EBD4" w14:textId="77777777" w:rsidR="001D5211" w:rsidRPr="00340914" w:rsidRDefault="001D5211" w:rsidP="00840AC0">
            <w:pPr>
              <w:pStyle w:val="TAC"/>
              <w:rPr>
                <w:rFonts w:cs="Arial"/>
              </w:rPr>
            </w:pPr>
            <w:r w:rsidRPr="00340914">
              <w:rPr>
                <w:rFonts w:cs="Arial"/>
              </w:rPr>
              <w:t>8</w:t>
            </w:r>
          </w:p>
        </w:tc>
        <w:tc>
          <w:tcPr>
            <w:tcW w:w="1345" w:type="dxa"/>
          </w:tcPr>
          <w:p w14:paraId="7DC9081E" w14:textId="77777777" w:rsidR="001D5211" w:rsidRPr="00340914" w:rsidRDefault="001D5211" w:rsidP="00840AC0">
            <w:pPr>
              <w:pStyle w:val="TAR"/>
              <w:ind w:right="175"/>
              <w:rPr>
                <w:rFonts w:cs="Arial"/>
              </w:rPr>
            </w:pPr>
            <w:r w:rsidRPr="00340914">
              <w:rPr>
                <w:rFonts w:cs="Arial"/>
              </w:rPr>
              <w:t>925</w:t>
            </w:r>
          </w:p>
        </w:tc>
        <w:tc>
          <w:tcPr>
            <w:tcW w:w="1231" w:type="dxa"/>
          </w:tcPr>
          <w:p w14:paraId="24495A84" w14:textId="77777777" w:rsidR="001D5211" w:rsidRPr="00340914" w:rsidRDefault="001D5211" w:rsidP="00840AC0">
            <w:pPr>
              <w:pStyle w:val="TAR"/>
              <w:ind w:right="33"/>
              <w:rPr>
                <w:rFonts w:cs="Arial"/>
              </w:rPr>
            </w:pPr>
            <w:r w:rsidRPr="00340914">
              <w:rPr>
                <w:rFonts w:cs="Arial"/>
              </w:rPr>
              <w:t>3450</w:t>
            </w:r>
          </w:p>
        </w:tc>
        <w:tc>
          <w:tcPr>
            <w:tcW w:w="1558" w:type="dxa"/>
          </w:tcPr>
          <w:p w14:paraId="2D2237EC" w14:textId="77777777" w:rsidR="001D5211" w:rsidRPr="00340914" w:rsidRDefault="001D5211" w:rsidP="00840AC0">
            <w:pPr>
              <w:pStyle w:val="TAC"/>
              <w:rPr>
                <w:rFonts w:cs="Arial"/>
              </w:rPr>
            </w:pPr>
            <w:r w:rsidRPr="00340914">
              <w:rPr>
                <w:rFonts w:cs="Arial"/>
              </w:rPr>
              <w:t>3450 – 3799</w:t>
            </w:r>
          </w:p>
        </w:tc>
        <w:tc>
          <w:tcPr>
            <w:tcW w:w="1497" w:type="dxa"/>
          </w:tcPr>
          <w:p w14:paraId="14C81488" w14:textId="77777777" w:rsidR="001D5211" w:rsidRPr="00340914" w:rsidRDefault="001D5211" w:rsidP="00840AC0">
            <w:pPr>
              <w:pStyle w:val="TAR"/>
              <w:ind w:right="290"/>
              <w:rPr>
                <w:rFonts w:cs="Arial"/>
              </w:rPr>
            </w:pPr>
            <w:r w:rsidRPr="00340914">
              <w:rPr>
                <w:rFonts w:cs="Arial"/>
              </w:rPr>
              <w:t>880</w:t>
            </w:r>
          </w:p>
        </w:tc>
        <w:tc>
          <w:tcPr>
            <w:tcW w:w="1452" w:type="dxa"/>
          </w:tcPr>
          <w:p w14:paraId="5AC856EF" w14:textId="77777777" w:rsidR="001D5211" w:rsidRPr="00340914" w:rsidRDefault="001D5211" w:rsidP="00840AC0">
            <w:pPr>
              <w:pStyle w:val="TAR"/>
              <w:ind w:right="176"/>
              <w:rPr>
                <w:rFonts w:cs="Arial"/>
              </w:rPr>
            </w:pPr>
            <w:r w:rsidRPr="00340914">
              <w:rPr>
                <w:rFonts w:cs="Arial"/>
              </w:rPr>
              <w:t>21450</w:t>
            </w:r>
          </w:p>
        </w:tc>
        <w:tc>
          <w:tcPr>
            <w:tcW w:w="1479" w:type="dxa"/>
          </w:tcPr>
          <w:p w14:paraId="52BBEB23" w14:textId="77777777" w:rsidR="001D5211" w:rsidRPr="00340914" w:rsidRDefault="001D5211" w:rsidP="00840AC0">
            <w:pPr>
              <w:pStyle w:val="TAC"/>
              <w:rPr>
                <w:rFonts w:cs="Arial"/>
              </w:rPr>
            </w:pPr>
            <w:r w:rsidRPr="00340914">
              <w:rPr>
                <w:rFonts w:cs="Arial"/>
              </w:rPr>
              <w:t>21450 – 21799</w:t>
            </w:r>
          </w:p>
        </w:tc>
      </w:tr>
      <w:tr w:rsidR="001D5211" w:rsidRPr="00340914" w14:paraId="21738B94" w14:textId="77777777" w:rsidTr="001D5211">
        <w:tc>
          <w:tcPr>
            <w:tcW w:w="1067" w:type="dxa"/>
          </w:tcPr>
          <w:p w14:paraId="260D62BF" w14:textId="77777777" w:rsidR="001D5211" w:rsidRPr="00340914" w:rsidRDefault="001D5211" w:rsidP="00840AC0">
            <w:pPr>
              <w:pStyle w:val="TAC"/>
              <w:rPr>
                <w:rFonts w:cs="Arial"/>
              </w:rPr>
            </w:pPr>
            <w:r w:rsidRPr="00340914">
              <w:rPr>
                <w:rFonts w:cs="Arial"/>
              </w:rPr>
              <w:t>9</w:t>
            </w:r>
          </w:p>
        </w:tc>
        <w:tc>
          <w:tcPr>
            <w:tcW w:w="1345" w:type="dxa"/>
          </w:tcPr>
          <w:p w14:paraId="6A91ED9C" w14:textId="77777777" w:rsidR="001D5211" w:rsidRPr="00340914" w:rsidRDefault="001D5211" w:rsidP="00840AC0">
            <w:pPr>
              <w:pStyle w:val="TAR"/>
              <w:ind w:right="175"/>
              <w:rPr>
                <w:rFonts w:cs="Arial"/>
              </w:rPr>
            </w:pPr>
            <w:r w:rsidRPr="00340914">
              <w:rPr>
                <w:rFonts w:cs="Arial"/>
              </w:rPr>
              <w:t>1844.9</w:t>
            </w:r>
          </w:p>
        </w:tc>
        <w:tc>
          <w:tcPr>
            <w:tcW w:w="1231" w:type="dxa"/>
          </w:tcPr>
          <w:p w14:paraId="7B556AA9" w14:textId="77777777" w:rsidR="001D5211" w:rsidRPr="00340914" w:rsidRDefault="001D5211" w:rsidP="00840AC0">
            <w:pPr>
              <w:pStyle w:val="TAR"/>
              <w:ind w:right="33"/>
              <w:rPr>
                <w:rFonts w:cs="Arial"/>
              </w:rPr>
            </w:pPr>
            <w:r w:rsidRPr="00340914">
              <w:rPr>
                <w:rFonts w:cs="Arial"/>
              </w:rPr>
              <w:t>3800</w:t>
            </w:r>
          </w:p>
        </w:tc>
        <w:tc>
          <w:tcPr>
            <w:tcW w:w="1558" w:type="dxa"/>
          </w:tcPr>
          <w:p w14:paraId="16E9D24E" w14:textId="77777777" w:rsidR="001D5211" w:rsidRPr="00340914" w:rsidRDefault="001D5211" w:rsidP="00840AC0">
            <w:pPr>
              <w:pStyle w:val="TAC"/>
              <w:rPr>
                <w:rFonts w:cs="Arial"/>
              </w:rPr>
            </w:pPr>
            <w:r w:rsidRPr="00340914">
              <w:rPr>
                <w:rFonts w:cs="Arial"/>
              </w:rPr>
              <w:t>3800 – 4149</w:t>
            </w:r>
          </w:p>
        </w:tc>
        <w:tc>
          <w:tcPr>
            <w:tcW w:w="1497" w:type="dxa"/>
          </w:tcPr>
          <w:p w14:paraId="2335A605" w14:textId="77777777" w:rsidR="001D5211" w:rsidRPr="00340914" w:rsidRDefault="001D5211" w:rsidP="00840AC0">
            <w:pPr>
              <w:pStyle w:val="TAR"/>
              <w:ind w:right="290"/>
              <w:rPr>
                <w:rFonts w:cs="Arial"/>
              </w:rPr>
            </w:pPr>
            <w:r w:rsidRPr="00340914">
              <w:rPr>
                <w:rFonts w:cs="Arial"/>
              </w:rPr>
              <w:t>1749.9</w:t>
            </w:r>
          </w:p>
        </w:tc>
        <w:tc>
          <w:tcPr>
            <w:tcW w:w="1452" w:type="dxa"/>
          </w:tcPr>
          <w:p w14:paraId="5C2EE3AF" w14:textId="77777777" w:rsidR="001D5211" w:rsidRPr="00340914" w:rsidRDefault="001D5211" w:rsidP="00840AC0">
            <w:pPr>
              <w:pStyle w:val="TAR"/>
              <w:ind w:right="176"/>
              <w:rPr>
                <w:rFonts w:cs="Arial"/>
              </w:rPr>
            </w:pPr>
            <w:r w:rsidRPr="00340914">
              <w:rPr>
                <w:rFonts w:cs="Arial"/>
              </w:rPr>
              <w:t>21800</w:t>
            </w:r>
          </w:p>
        </w:tc>
        <w:tc>
          <w:tcPr>
            <w:tcW w:w="1479" w:type="dxa"/>
          </w:tcPr>
          <w:p w14:paraId="0DE19090" w14:textId="77777777" w:rsidR="001D5211" w:rsidRPr="00340914" w:rsidRDefault="001D5211" w:rsidP="00840AC0">
            <w:pPr>
              <w:pStyle w:val="TAC"/>
              <w:rPr>
                <w:rFonts w:cs="Arial"/>
              </w:rPr>
            </w:pPr>
            <w:r w:rsidRPr="00340914">
              <w:rPr>
                <w:rFonts w:cs="Arial"/>
              </w:rPr>
              <w:t>21800 – 22149</w:t>
            </w:r>
          </w:p>
        </w:tc>
      </w:tr>
      <w:tr w:rsidR="001D5211" w:rsidRPr="00340914" w14:paraId="3E8430C9" w14:textId="77777777" w:rsidTr="001D5211">
        <w:tc>
          <w:tcPr>
            <w:tcW w:w="1067" w:type="dxa"/>
          </w:tcPr>
          <w:p w14:paraId="68BE6722" w14:textId="77777777" w:rsidR="001D5211" w:rsidRPr="00340914" w:rsidRDefault="001D5211" w:rsidP="00840AC0">
            <w:pPr>
              <w:pStyle w:val="TAC"/>
              <w:rPr>
                <w:rFonts w:cs="Arial"/>
              </w:rPr>
            </w:pPr>
            <w:r w:rsidRPr="00340914">
              <w:rPr>
                <w:rFonts w:cs="Arial"/>
              </w:rPr>
              <w:t>10</w:t>
            </w:r>
          </w:p>
        </w:tc>
        <w:tc>
          <w:tcPr>
            <w:tcW w:w="1345" w:type="dxa"/>
          </w:tcPr>
          <w:p w14:paraId="6B87704C" w14:textId="77777777" w:rsidR="001D5211" w:rsidRPr="00340914" w:rsidRDefault="001D5211" w:rsidP="00840AC0">
            <w:pPr>
              <w:pStyle w:val="TAR"/>
              <w:ind w:right="175"/>
              <w:rPr>
                <w:rFonts w:cs="Arial"/>
              </w:rPr>
            </w:pPr>
            <w:r w:rsidRPr="00340914">
              <w:rPr>
                <w:rFonts w:cs="Arial"/>
              </w:rPr>
              <w:t>2110</w:t>
            </w:r>
          </w:p>
        </w:tc>
        <w:tc>
          <w:tcPr>
            <w:tcW w:w="1231" w:type="dxa"/>
          </w:tcPr>
          <w:p w14:paraId="45EBF17F" w14:textId="77777777" w:rsidR="001D5211" w:rsidRPr="00340914" w:rsidRDefault="001D5211" w:rsidP="00840AC0">
            <w:pPr>
              <w:pStyle w:val="TAR"/>
              <w:ind w:right="33"/>
              <w:rPr>
                <w:rFonts w:cs="Arial"/>
              </w:rPr>
            </w:pPr>
            <w:r w:rsidRPr="00340914">
              <w:rPr>
                <w:rFonts w:cs="Arial"/>
              </w:rPr>
              <w:t>4150</w:t>
            </w:r>
          </w:p>
        </w:tc>
        <w:tc>
          <w:tcPr>
            <w:tcW w:w="1558" w:type="dxa"/>
          </w:tcPr>
          <w:p w14:paraId="079C5F8B" w14:textId="77777777" w:rsidR="001D5211" w:rsidRPr="00340914" w:rsidRDefault="001D5211" w:rsidP="00840AC0">
            <w:pPr>
              <w:pStyle w:val="TAC"/>
              <w:rPr>
                <w:rFonts w:cs="Arial"/>
              </w:rPr>
            </w:pPr>
            <w:r w:rsidRPr="00340914">
              <w:rPr>
                <w:rFonts w:cs="Arial"/>
              </w:rPr>
              <w:t>4150 – 4749</w:t>
            </w:r>
          </w:p>
        </w:tc>
        <w:tc>
          <w:tcPr>
            <w:tcW w:w="1497" w:type="dxa"/>
          </w:tcPr>
          <w:p w14:paraId="150A1923" w14:textId="77777777" w:rsidR="001D5211" w:rsidRPr="00340914" w:rsidRDefault="001D5211" w:rsidP="00840AC0">
            <w:pPr>
              <w:pStyle w:val="TAR"/>
              <w:ind w:right="290"/>
              <w:rPr>
                <w:rFonts w:cs="Arial"/>
              </w:rPr>
            </w:pPr>
            <w:r w:rsidRPr="00340914">
              <w:rPr>
                <w:rFonts w:cs="Arial"/>
              </w:rPr>
              <w:t>1710</w:t>
            </w:r>
          </w:p>
        </w:tc>
        <w:tc>
          <w:tcPr>
            <w:tcW w:w="1452" w:type="dxa"/>
          </w:tcPr>
          <w:p w14:paraId="3F730BB0" w14:textId="77777777" w:rsidR="001D5211" w:rsidRPr="00340914" w:rsidRDefault="001D5211" w:rsidP="00840AC0">
            <w:pPr>
              <w:pStyle w:val="TAR"/>
              <w:ind w:right="176"/>
              <w:rPr>
                <w:rFonts w:cs="Arial"/>
              </w:rPr>
            </w:pPr>
            <w:r w:rsidRPr="00340914">
              <w:rPr>
                <w:rFonts w:cs="Arial"/>
              </w:rPr>
              <w:t>22150</w:t>
            </w:r>
          </w:p>
        </w:tc>
        <w:tc>
          <w:tcPr>
            <w:tcW w:w="1479" w:type="dxa"/>
          </w:tcPr>
          <w:p w14:paraId="3B942CB7" w14:textId="77777777" w:rsidR="001D5211" w:rsidRPr="00340914" w:rsidRDefault="001D5211" w:rsidP="00840AC0">
            <w:pPr>
              <w:pStyle w:val="TAC"/>
              <w:rPr>
                <w:rFonts w:cs="Arial"/>
              </w:rPr>
            </w:pPr>
            <w:r w:rsidRPr="00340914">
              <w:rPr>
                <w:rFonts w:cs="Arial"/>
              </w:rPr>
              <w:t>22150 – 22749</w:t>
            </w:r>
          </w:p>
        </w:tc>
      </w:tr>
      <w:tr w:rsidR="001D5211" w:rsidRPr="00340914" w14:paraId="45724A1A" w14:textId="77777777" w:rsidTr="001D5211">
        <w:tc>
          <w:tcPr>
            <w:tcW w:w="1067" w:type="dxa"/>
          </w:tcPr>
          <w:p w14:paraId="705073B8" w14:textId="77777777" w:rsidR="001D5211" w:rsidRPr="00340914" w:rsidRDefault="001D5211" w:rsidP="00840AC0">
            <w:pPr>
              <w:pStyle w:val="TAC"/>
              <w:rPr>
                <w:rFonts w:cs="Arial"/>
              </w:rPr>
            </w:pPr>
            <w:r w:rsidRPr="00340914">
              <w:rPr>
                <w:rFonts w:cs="Arial"/>
              </w:rPr>
              <w:t>11</w:t>
            </w:r>
          </w:p>
        </w:tc>
        <w:tc>
          <w:tcPr>
            <w:tcW w:w="1345" w:type="dxa"/>
          </w:tcPr>
          <w:p w14:paraId="59745ED7" w14:textId="77777777" w:rsidR="001D5211" w:rsidRPr="00340914" w:rsidRDefault="001D5211" w:rsidP="00840AC0">
            <w:pPr>
              <w:pStyle w:val="TAR"/>
              <w:ind w:right="175"/>
              <w:rPr>
                <w:rFonts w:cs="Arial"/>
              </w:rPr>
            </w:pPr>
            <w:r w:rsidRPr="00340914">
              <w:rPr>
                <w:rFonts w:cs="Arial"/>
              </w:rPr>
              <w:t>1475.9</w:t>
            </w:r>
          </w:p>
        </w:tc>
        <w:tc>
          <w:tcPr>
            <w:tcW w:w="1231" w:type="dxa"/>
          </w:tcPr>
          <w:p w14:paraId="606747D4" w14:textId="77777777" w:rsidR="001D5211" w:rsidRPr="00340914" w:rsidRDefault="001D5211" w:rsidP="00840AC0">
            <w:pPr>
              <w:pStyle w:val="TAR"/>
              <w:ind w:right="33"/>
              <w:rPr>
                <w:rFonts w:cs="Arial"/>
              </w:rPr>
            </w:pPr>
            <w:r w:rsidRPr="00340914">
              <w:rPr>
                <w:rFonts w:cs="Arial"/>
              </w:rPr>
              <w:t>4750</w:t>
            </w:r>
          </w:p>
        </w:tc>
        <w:tc>
          <w:tcPr>
            <w:tcW w:w="1558" w:type="dxa"/>
          </w:tcPr>
          <w:p w14:paraId="753B752A" w14:textId="77777777" w:rsidR="001D5211" w:rsidRPr="00340914" w:rsidRDefault="001D5211" w:rsidP="00840AC0">
            <w:pPr>
              <w:pStyle w:val="TAC"/>
              <w:rPr>
                <w:rFonts w:cs="Arial"/>
              </w:rPr>
            </w:pPr>
            <w:r w:rsidRPr="00340914">
              <w:rPr>
                <w:rFonts w:cs="Arial"/>
              </w:rPr>
              <w:t>4750 – 4949</w:t>
            </w:r>
          </w:p>
        </w:tc>
        <w:tc>
          <w:tcPr>
            <w:tcW w:w="1497" w:type="dxa"/>
          </w:tcPr>
          <w:p w14:paraId="050AD4B5" w14:textId="77777777" w:rsidR="001D5211" w:rsidRPr="00340914" w:rsidRDefault="001D5211" w:rsidP="00840AC0">
            <w:pPr>
              <w:pStyle w:val="TAR"/>
              <w:ind w:right="290"/>
              <w:rPr>
                <w:rFonts w:cs="Arial"/>
              </w:rPr>
            </w:pPr>
            <w:r w:rsidRPr="00340914">
              <w:rPr>
                <w:rFonts w:cs="Arial"/>
              </w:rPr>
              <w:t>1427.9</w:t>
            </w:r>
          </w:p>
        </w:tc>
        <w:tc>
          <w:tcPr>
            <w:tcW w:w="1452" w:type="dxa"/>
          </w:tcPr>
          <w:p w14:paraId="0B8ECE64" w14:textId="77777777" w:rsidR="001D5211" w:rsidRPr="00340914" w:rsidRDefault="001D5211" w:rsidP="00840AC0">
            <w:pPr>
              <w:pStyle w:val="TAR"/>
              <w:ind w:right="176"/>
              <w:rPr>
                <w:rFonts w:cs="Arial"/>
              </w:rPr>
            </w:pPr>
            <w:r w:rsidRPr="00340914">
              <w:rPr>
                <w:rFonts w:cs="Arial"/>
              </w:rPr>
              <w:t>22750</w:t>
            </w:r>
          </w:p>
        </w:tc>
        <w:tc>
          <w:tcPr>
            <w:tcW w:w="1479" w:type="dxa"/>
          </w:tcPr>
          <w:p w14:paraId="0090935F" w14:textId="77777777" w:rsidR="001D5211" w:rsidRPr="00340914" w:rsidRDefault="001D5211" w:rsidP="00840AC0">
            <w:pPr>
              <w:pStyle w:val="TAC"/>
              <w:rPr>
                <w:rFonts w:cs="Arial"/>
              </w:rPr>
            </w:pPr>
            <w:r w:rsidRPr="00340914">
              <w:rPr>
                <w:rFonts w:cs="Arial"/>
              </w:rPr>
              <w:t>22750 – 22949</w:t>
            </w:r>
          </w:p>
        </w:tc>
      </w:tr>
      <w:tr w:rsidR="001D5211" w:rsidRPr="00340914" w14:paraId="264A6405" w14:textId="77777777" w:rsidTr="001D5211">
        <w:tc>
          <w:tcPr>
            <w:tcW w:w="1067" w:type="dxa"/>
          </w:tcPr>
          <w:p w14:paraId="4C918FD4" w14:textId="77777777" w:rsidR="001D5211" w:rsidRPr="00340914" w:rsidRDefault="001D5211" w:rsidP="00840AC0">
            <w:pPr>
              <w:pStyle w:val="TAC"/>
              <w:rPr>
                <w:rFonts w:cs="Arial"/>
              </w:rPr>
            </w:pPr>
            <w:r w:rsidRPr="00340914">
              <w:rPr>
                <w:rFonts w:cs="Arial"/>
              </w:rPr>
              <w:t>12</w:t>
            </w:r>
          </w:p>
        </w:tc>
        <w:tc>
          <w:tcPr>
            <w:tcW w:w="1345" w:type="dxa"/>
          </w:tcPr>
          <w:p w14:paraId="074788CB" w14:textId="77777777" w:rsidR="001D5211" w:rsidRPr="00340914" w:rsidRDefault="001D5211" w:rsidP="00840AC0">
            <w:pPr>
              <w:pStyle w:val="TAR"/>
              <w:ind w:right="175"/>
              <w:rPr>
                <w:rFonts w:cs="Arial"/>
              </w:rPr>
            </w:pPr>
            <w:r w:rsidRPr="00340914">
              <w:rPr>
                <w:rFonts w:cs="Arial"/>
              </w:rPr>
              <w:t>729</w:t>
            </w:r>
          </w:p>
        </w:tc>
        <w:tc>
          <w:tcPr>
            <w:tcW w:w="1231" w:type="dxa"/>
          </w:tcPr>
          <w:p w14:paraId="5E577FE1" w14:textId="77777777" w:rsidR="001D5211" w:rsidRPr="00340914" w:rsidRDefault="001D5211" w:rsidP="00840AC0">
            <w:pPr>
              <w:pStyle w:val="TAR"/>
              <w:ind w:right="33"/>
              <w:rPr>
                <w:rFonts w:cs="Arial"/>
              </w:rPr>
            </w:pPr>
            <w:r w:rsidRPr="00340914">
              <w:rPr>
                <w:rFonts w:cs="Arial"/>
              </w:rPr>
              <w:t>5010</w:t>
            </w:r>
          </w:p>
        </w:tc>
        <w:tc>
          <w:tcPr>
            <w:tcW w:w="1558" w:type="dxa"/>
          </w:tcPr>
          <w:p w14:paraId="5DD1B40D" w14:textId="77777777" w:rsidR="001D5211" w:rsidRPr="00340914" w:rsidRDefault="001D5211" w:rsidP="00840AC0">
            <w:pPr>
              <w:pStyle w:val="TAC"/>
              <w:rPr>
                <w:rFonts w:cs="Arial"/>
              </w:rPr>
            </w:pPr>
            <w:r w:rsidRPr="00340914">
              <w:rPr>
                <w:rFonts w:cs="Arial"/>
              </w:rPr>
              <w:t>5010 – 5179</w:t>
            </w:r>
          </w:p>
        </w:tc>
        <w:tc>
          <w:tcPr>
            <w:tcW w:w="1497" w:type="dxa"/>
          </w:tcPr>
          <w:p w14:paraId="50F54458" w14:textId="77777777" w:rsidR="001D5211" w:rsidRPr="00340914" w:rsidRDefault="001D5211" w:rsidP="00840AC0">
            <w:pPr>
              <w:pStyle w:val="TAR"/>
              <w:ind w:right="290"/>
              <w:rPr>
                <w:rFonts w:cs="Arial"/>
              </w:rPr>
            </w:pPr>
            <w:r w:rsidRPr="00340914">
              <w:rPr>
                <w:rFonts w:cs="Arial"/>
              </w:rPr>
              <w:t>699</w:t>
            </w:r>
          </w:p>
        </w:tc>
        <w:tc>
          <w:tcPr>
            <w:tcW w:w="1452" w:type="dxa"/>
          </w:tcPr>
          <w:p w14:paraId="6C4BB3D7" w14:textId="77777777" w:rsidR="001D5211" w:rsidRPr="00340914" w:rsidRDefault="001D5211" w:rsidP="00840AC0">
            <w:pPr>
              <w:pStyle w:val="TAR"/>
              <w:ind w:right="176"/>
              <w:rPr>
                <w:rFonts w:cs="Arial"/>
              </w:rPr>
            </w:pPr>
            <w:r w:rsidRPr="00340914">
              <w:rPr>
                <w:rFonts w:cs="Arial"/>
              </w:rPr>
              <w:t>23010</w:t>
            </w:r>
          </w:p>
        </w:tc>
        <w:tc>
          <w:tcPr>
            <w:tcW w:w="1479" w:type="dxa"/>
          </w:tcPr>
          <w:p w14:paraId="2F3F3113" w14:textId="77777777" w:rsidR="001D5211" w:rsidRPr="00340914" w:rsidRDefault="001D5211" w:rsidP="00840AC0">
            <w:pPr>
              <w:pStyle w:val="TAC"/>
              <w:rPr>
                <w:rFonts w:cs="Arial"/>
              </w:rPr>
            </w:pPr>
            <w:r w:rsidRPr="00340914">
              <w:rPr>
                <w:rFonts w:cs="Arial"/>
              </w:rPr>
              <w:t>23010 – 23179</w:t>
            </w:r>
          </w:p>
        </w:tc>
      </w:tr>
      <w:tr w:rsidR="001D5211" w:rsidRPr="00340914" w14:paraId="137A2998" w14:textId="77777777" w:rsidTr="001D5211">
        <w:tc>
          <w:tcPr>
            <w:tcW w:w="1067" w:type="dxa"/>
          </w:tcPr>
          <w:p w14:paraId="0EEBDD8D" w14:textId="77777777" w:rsidR="001D5211" w:rsidRPr="00340914" w:rsidRDefault="001D5211" w:rsidP="00840AC0">
            <w:pPr>
              <w:pStyle w:val="TAC"/>
              <w:rPr>
                <w:rFonts w:cs="Arial"/>
              </w:rPr>
            </w:pPr>
            <w:r w:rsidRPr="00340914">
              <w:rPr>
                <w:rFonts w:cs="Arial"/>
              </w:rPr>
              <w:t>13</w:t>
            </w:r>
          </w:p>
        </w:tc>
        <w:tc>
          <w:tcPr>
            <w:tcW w:w="1345" w:type="dxa"/>
          </w:tcPr>
          <w:p w14:paraId="099F1383" w14:textId="77777777" w:rsidR="001D5211" w:rsidRPr="00340914" w:rsidRDefault="001D5211" w:rsidP="00840AC0">
            <w:pPr>
              <w:pStyle w:val="TAR"/>
              <w:ind w:right="175"/>
              <w:rPr>
                <w:rFonts w:cs="Arial"/>
              </w:rPr>
            </w:pPr>
            <w:r w:rsidRPr="00340914">
              <w:rPr>
                <w:rFonts w:cs="Arial"/>
              </w:rPr>
              <w:t>746</w:t>
            </w:r>
          </w:p>
        </w:tc>
        <w:tc>
          <w:tcPr>
            <w:tcW w:w="1231" w:type="dxa"/>
          </w:tcPr>
          <w:p w14:paraId="36BC3F4A" w14:textId="77777777" w:rsidR="001D5211" w:rsidRPr="00340914" w:rsidRDefault="001D5211" w:rsidP="00840AC0">
            <w:pPr>
              <w:pStyle w:val="TAR"/>
              <w:ind w:right="33"/>
              <w:rPr>
                <w:rFonts w:cs="Arial"/>
              </w:rPr>
            </w:pPr>
            <w:r w:rsidRPr="00340914">
              <w:rPr>
                <w:rFonts w:cs="Arial"/>
              </w:rPr>
              <w:t>5180</w:t>
            </w:r>
          </w:p>
        </w:tc>
        <w:tc>
          <w:tcPr>
            <w:tcW w:w="1558" w:type="dxa"/>
          </w:tcPr>
          <w:p w14:paraId="6ED4C449" w14:textId="77777777" w:rsidR="001D5211" w:rsidRPr="00340914" w:rsidRDefault="001D5211" w:rsidP="00840AC0">
            <w:pPr>
              <w:pStyle w:val="TAC"/>
              <w:rPr>
                <w:rFonts w:cs="Arial"/>
              </w:rPr>
            </w:pPr>
            <w:r w:rsidRPr="00340914">
              <w:rPr>
                <w:rFonts w:cs="Arial"/>
              </w:rPr>
              <w:t>5180 – 5279</w:t>
            </w:r>
          </w:p>
        </w:tc>
        <w:tc>
          <w:tcPr>
            <w:tcW w:w="1497" w:type="dxa"/>
          </w:tcPr>
          <w:p w14:paraId="737B0C84" w14:textId="77777777" w:rsidR="001D5211" w:rsidRPr="00340914" w:rsidRDefault="001D5211" w:rsidP="00840AC0">
            <w:pPr>
              <w:pStyle w:val="TAR"/>
              <w:ind w:right="290"/>
              <w:rPr>
                <w:rFonts w:cs="Arial"/>
              </w:rPr>
            </w:pPr>
            <w:r w:rsidRPr="00340914">
              <w:rPr>
                <w:rFonts w:cs="Arial"/>
              </w:rPr>
              <w:t>777</w:t>
            </w:r>
          </w:p>
        </w:tc>
        <w:tc>
          <w:tcPr>
            <w:tcW w:w="1452" w:type="dxa"/>
          </w:tcPr>
          <w:p w14:paraId="529C28A6" w14:textId="77777777" w:rsidR="001D5211" w:rsidRPr="00340914" w:rsidRDefault="001D5211" w:rsidP="00840AC0">
            <w:pPr>
              <w:pStyle w:val="TAR"/>
              <w:ind w:right="176"/>
              <w:rPr>
                <w:rFonts w:cs="Arial"/>
              </w:rPr>
            </w:pPr>
            <w:r w:rsidRPr="00340914">
              <w:rPr>
                <w:rFonts w:cs="Arial"/>
              </w:rPr>
              <w:t>23180</w:t>
            </w:r>
          </w:p>
        </w:tc>
        <w:tc>
          <w:tcPr>
            <w:tcW w:w="1479" w:type="dxa"/>
          </w:tcPr>
          <w:p w14:paraId="4BD05C85" w14:textId="77777777" w:rsidR="001D5211" w:rsidRPr="00340914" w:rsidRDefault="001D5211" w:rsidP="00840AC0">
            <w:pPr>
              <w:pStyle w:val="TAC"/>
              <w:rPr>
                <w:rFonts w:cs="Arial"/>
              </w:rPr>
            </w:pPr>
            <w:r w:rsidRPr="00340914">
              <w:rPr>
                <w:rFonts w:cs="Arial"/>
              </w:rPr>
              <w:t>23180 – 23279</w:t>
            </w:r>
          </w:p>
        </w:tc>
      </w:tr>
      <w:tr w:rsidR="001D5211" w:rsidRPr="00340914" w14:paraId="58A4C016" w14:textId="77777777" w:rsidTr="001D5211">
        <w:tc>
          <w:tcPr>
            <w:tcW w:w="1067" w:type="dxa"/>
          </w:tcPr>
          <w:p w14:paraId="509A6670" w14:textId="77777777" w:rsidR="001D5211" w:rsidRPr="00340914" w:rsidRDefault="001D5211" w:rsidP="00840AC0">
            <w:pPr>
              <w:pStyle w:val="TAC"/>
              <w:rPr>
                <w:rFonts w:cs="Arial"/>
              </w:rPr>
            </w:pPr>
            <w:r w:rsidRPr="00340914">
              <w:rPr>
                <w:rFonts w:cs="Arial"/>
              </w:rPr>
              <w:t>14</w:t>
            </w:r>
          </w:p>
        </w:tc>
        <w:tc>
          <w:tcPr>
            <w:tcW w:w="1345" w:type="dxa"/>
          </w:tcPr>
          <w:p w14:paraId="4E58B5B2" w14:textId="77777777" w:rsidR="001D5211" w:rsidRPr="00340914" w:rsidRDefault="001D5211" w:rsidP="00840AC0">
            <w:pPr>
              <w:pStyle w:val="TAR"/>
              <w:ind w:right="175"/>
              <w:rPr>
                <w:rFonts w:cs="Arial"/>
              </w:rPr>
            </w:pPr>
            <w:r w:rsidRPr="00340914">
              <w:rPr>
                <w:rFonts w:cs="Arial"/>
              </w:rPr>
              <w:t>758</w:t>
            </w:r>
          </w:p>
        </w:tc>
        <w:tc>
          <w:tcPr>
            <w:tcW w:w="1231" w:type="dxa"/>
          </w:tcPr>
          <w:p w14:paraId="3C3F53CB" w14:textId="77777777" w:rsidR="001D5211" w:rsidRPr="00340914" w:rsidRDefault="001D5211" w:rsidP="00840AC0">
            <w:pPr>
              <w:pStyle w:val="TAR"/>
              <w:ind w:right="33"/>
              <w:rPr>
                <w:rFonts w:cs="Arial"/>
              </w:rPr>
            </w:pPr>
            <w:r w:rsidRPr="00340914">
              <w:rPr>
                <w:rFonts w:cs="Arial"/>
              </w:rPr>
              <w:t>5280</w:t>
            </w:r>
          </w:p>
        </w:tc>
        <w:tc>
          <w:tcPr>
            <w:tcW w:w="1558" w:type="dxa"/>
          </w:tcPr>
          <w:p w14:paraId="647E5C53" w14:textId="77777777" w:rsidR="001D5211" w:rsidRPr="00340914" w:rsidRDefault="001D5211" w:rsidP="00840AC0">
            <w:pPr>
              <w:pStyle w:val="TAC"/>
              <w:rPr>
                <w:rFonts w:cs="Arial"/>
              </w:rPr>
            </w:pPr>
            <w:r w:rsidRPr="00340914">
              <w:rPr>
                <w:rFonts w:cs="Arial"/>
              </w:rPr>
              <w:t>5280 – 5379</w:t>
            </w:r>
          </w:p>
        </w:tc>
        <w:tc>
          <w:tcPr>
            <w:tcW w:w="1497" w:type="dxa"/>
          </w:tcPr>
          <w:p w14:paraId="5EA8C43A" w14:textId="77777777" w:rsidR="001D5211" w:rsidRPr="00340914" w:rsidRDefault="001D5211" w:rsidP="00840AC0">
            <w:pPr>
              <w:pStyle w:val="TAR"/>
              <w:ind w:right="290"/>
              <w:rPr>
                <w:rFonts w:cs="Arial"/>
              </w:rPr>
            </w:pPr>
            <w:r w:rsidRPr="00340914">
              <w:rPr>
                <w:rFonts w:cs="Arial"/>
              </w:rPr>
              <w:t>788</w:t>
            </w:r>
          </w:p>
        </w:tc>
        <w:tc>
          <w:tcPr>
            <w:tcW w:w="1452" w:type="dxa"/>
          </w:tcPr>
          <w:p w14:paraId="0B7CCA60" w14:textId="77777777" w:rsidR="001D5211" w:rsidRPr="00340914" w:rsidRDefault="001D5211" w:rsidP="00840AC0">
            <w:pPr>
              <w:pStyle w:val="TAR"/>
              <w:ind w:right="176"/>
              <w:rPr>
                <w:rFonts w:cs="Arial"/>
              </w:rPr>
            </w:pPr>
            <w:r w:rsidRPr="00340914">
              <w:rPr>
                <w:rFonts w:cs="Arial"/>
              </w:rPr>
              <w:t>23280</w:t>
            </w:r>
          </w:p>
        </w:tc>
        <w:tc>
          <w:tcPr>
            <w:tcW w:w="1479" w:type="dxa"/>
          </w:tcPr>
          <w:p w14:paraId="4D6C8E87" w14:textId="77777777" w:rsidR="001D5211" w:rsidRPr="00340914" w:rsidRDefault="001D5211" w:rsidP="00840AC0">
            <w:pPr>
              <w:pStyle w:val="TAC"/>
              <w:rPr>
                <w:rFonts w:cs="Arial"/>
              </w:rPr>
            </w:pPr>
            <w:r w:rsidRPr="00340914">
              <w:rPr>
                <w:rFonts w:cs="Arial"/>
              </w:rPr>
              <w:t>23280 – 23379</w:t>
            </w:r>
          </w:p>
        </w:tc>
      </w:tr>
      <w:tr w:rsidR="001D5211" w:rsidRPr="00340914" w14:paraId="530CF557" w14:textId="77777777" w:rsidTr="001D5211">
        <w:tc>
          <w:tcPr>
            <w:tcW w:w="1067" w:type="dxa"/>
          </w:tcPr>
          <w:p w14:paraId="4369ED2D" w14:textId="77777777" w:rsidR="001D5211" w:rsidRPr="00340914" w:rsidRDefault="001D5211" w:rsidP="00840AC0">
            <w:pPr>
              <w:pStyle w:val="TAC"/>
              <w:rPr>
                <w:rFonts w:cs="Arial"/>
              </w:rPr>
            </w:pPr>
            <w:r w:rsidRPr="00340914">
              <w:rPr>
                <w:rFonts w:cs="Arial"/>
              </w:rPr>
              <w:t>…</w:t>
            </w:r>
          </w:p>
        </w:tc>
        <w:tc>
          <w:tcPr>
            <w:tcW w:w="1345" w:type="dxa"/>
          </w:tcPr>
          <w:p w14:paraId="51BCA160" w14:textId="77777777" w:rsidR="001D5211" w:rsidRPr="00340914" w:rsidRDefault="001D5211" w:rsidP="00840AC0">
            <w:pPr>
              <w:pStyle w:val="TAR"/>
              <w:ind w:right="175"/>
              <w:rPr>
                <w:rFonts w:cs="Arial"/>
              </w:rPr>
            </w:pPr>
          </w:p>
        </w:tc>
        <w:tc>
          <w:tcPr>
            <w:tcW w:w="1231" w:type="dxa"/>
          </w:tcPr>
          <w:p w14:paraId="4C87CB66" w14:textId="77777777" w:rsidR="001D5211" w:rsidRPr="00340914" w:rsidRDefault="001D5211" w:rsidP="00840AC0">
            <w:pPr>
              <w:pStyle w:val="TAR"/>
              <w:ind w:right="33"/>
              <w:rPr>
                <w:rFonts w:cs="Arial"/>
              </w:rPr>
            </w:pPr>
          </w:p>
        </w:tc>
        <w:tc>
          <w:tcPr>
            <w:tcW w:w="1558" w:type="dxa"/>
          </w:tcPr>
          <w:p w14:paraId="1092D4A2" w14:textId="77777777" w:rsidR="001D5211" w:rsidRPr="00340914" w:rsidRDefault="001D5211" w:rsidP="00840AC0">
            <w:pPr>
              <w:pStyle w:val="TAC"/>
              <w:rPr>
                <w:rFonts w:cs="Arial"/>
              </w:rPr>
            </w:pPr>
          </w:p>
        </w:tc>
        <w:tc>
          <w:tcPr>
            <w:tcW w:w="1497" w:type="dxa"/>
          </w:tcPr>
          <w:p w14:paraId="6BF416C0" w14:textId="77777777" w:rsidR="001D5211" w:rsidRPr="00340914" w:rsidRDefault="001D5211" w:rsidP="00840AC0">
            <w:pPr>
              <w:pStyle w:val="TAR"/>
              <w:ind w:right="290"/>
              <w:rPr>
                <w:rFonts w:cs="Arial"/>
              </w:rPr>
            </w:pPr>
          </w:p>
        </w:tc>
        <w:tc>
          <w:tcPr>
            <w:tcW w:w="1452" w:type="dxa"/>
          </w:tcPr>
          <w:p w14:paraId="0E19C408" w14:textId="77777777" w:rsidR="001D5211" w:rsidRPr="00340914" w:rsidRDefault="001D5211" w:rsidP="00840AC0">
            <w:pPr>
              <w:pStyle w:val="TAR"/>
              <w:ind w:right="176"/>
              <w:rPr>
                <w:rFonts w:cs="Arial"/>
              </w:rPr>
            </w:pPr>
          </w:p>
        </w:tc>
        <w:tc>
          <w:tcPr>
            <w:tcW w:w="1479" w:type="dxa"/>
          </w:tcPr>
          <w:p w14:paraId="0D821930" w14:textId="77777777" w:rsidR="001D5211" w:rsidRPr="00340914" w:rsidRDefault="001D5211" w:rsidP="00840AC0">
            <w:pPr>
              <w:pStyle w:val="TAC"/>
              <w:rPr>
                <w:rFonts w:cs="Arial"/>
              </w:rPr>
            </w:pPr>
          </w:p>
        </w:tc>
      </w:tr>
      <w:tr w:rsidR="001D5211" w:rsidRPr="00340914" w14:paraId="06489EED" w14:textId="77777777" w:rsidTr="001D5211">
        <w:tc>
          <w:tcPr>
            <w:tcW w:w="1067" w:type="dxa"/>
          </w:tcPr>
          <w:p w14:paraId="332CFF92" w14:textId="77777777" w:rsidR="001D5211" w:rsidRPr="00340914" w:rsidRDefault="001D5211" w:rsidP="00840AC0">
            <w:pPr>
              <w:pStyle w:val="TAC"/>
              <w:rPr>
                <w:rFonts w:cs="Arial"/>
              </w:rPr>
            </w:pPr>
            <w:r w:rsidRPr="00340914">
              <w:rPr>
                <w:rFonts w:cs="Arial"/>
              </w:rPr>
              <w:t>17</w:t>
            </w:r>
          </w:p>
        </w:tc>
        <w:tc>
          <w:tcPr>
            <w:tcW w:w="1345" w:type="dxa"/>
          </w:tcPr>
          <w:p w14:paraId="60554C45" w14:textId="77777777" w:rsidR="001D5211" w:rsidRPr="00340914" w:rsidRDefault="001D5211" w:rsidP="00840AC0">
            <w:pPr>
              <w:pStyle w:val="TAR"/>
              <w:ind w:right="175"/>
              <w:rPr>
                <w:rFonts w:cs="Arial"/>
              </w:rPr>
            </w:pPr>
            <w:r w:rsidRPr="00340914">
              <w:rPr>
                <w:rFonts w:cs="Arial"/>
              </w:rPr>
              <w:t>734</w:t>
            </w:r>
          </w:p>
        </w:tc>
        <w:tc>
          <w:tcPr>
            <w:tcW w:w="1231" w:type="dxa"/>
          </w:tcPr>
          <w:p w14:paraId="435BD0CD" w14:textId="77777777" w:rsidR="001D5211" w:rsidRPr="00340914" w:rsidRDefault="001D5211" w:rsidP="00840AC0">
            <w:pPr>
              <w:pStyle w:val="TAR"/>
              <w:ind w:right="33"/>
              <w:rPr>
                <w:rFonts w:cs="Arial"/>
              </w:rPr>
            </w:pPr>
            <w:r w:rsidRPr="00340914">
              <w:rPr>
                <w:rFonts w:cs="Arial"/>
              </w:rPr>
              <w:t>5730</w:t>
            </w:r>
          </w:p>
        </w:tc>
        <w:tc>
          <w:tcPr>
            <w:tcW w:w="1558" w:type="dxa"/>
          </w:tcPr>
          <w:p w14:paraId="34662B3B" w14:textId="77777777" w:rsidR="001D5211" w:rsidRPr="00340914" w:rsidRDefault="001D5211" w:rsidP="00840AC0">
            <w:pPr>
              <w:pStyle w:val="TAC"/>
              <w:rPr>
                <w:rFonts w:cs="Arial"/>
              </w:rPr>
            </w:pPr>
            <w:r w:rsidRPr="00340914">
              <w:rPr>
                <w:rFonts w:cs="Arial"/>
              </w:rPr>
              <w:t>5730 – 5849</w:t>
            </w:r>
          </w:p>
        </w:tc>
        <w:tc>
          <w:tcPr>
            <w:tcW w:w="1497" w:type="dxa"/>
          </w:tcPr>
          <w:p w14:paraId="4E953958" w14:textId="77777777" w:rsidR="001D5211" w:rsidRPr="00340914" w:rsidRDefault="001D5211" w:rsidP="00840AC0">
            <w:pPr>
              <w:pStyle w:val="TAR"/>
              <w:ind w:right="290"/>
              <w:rPr>
                <w:rFonts w:cs="Arial"/>
              </w:rPr>
            </w:pPr>
            <w:r w:rsidRPr="00340914">
              <w:rPr>
                <w:rFonts w:cs="Arial"/>
              </w:rPr>
              <w:t>704</w:t>
            </w:r>
          </w:p>
        </w:tc>
        <w:tc>
          <w:tcPr>
            <w:tcW w:w="1452" w:type="dxa"/>
          </w:tcPr>
          <w:p w14:paraId="4DC5C6AD" w14:textId="77777777" w:rsidR="001D5211" w:rsidRPr="00340914" w:rsidRDefault="001D5211" w:rsidP="00840AC0">
            <w:pPr>
              <w:pStyle w:val="TAR"/>
              <w:ind w:right="176"/>
              <w:rPr>
                <w:rFonts w:cs="Arial"/>
              </w:rPr>
            </w:pPr>
            <w:r w:rsidRPr="00340914">
              <w:rPr>
                <w:rFonts w:cs="Arial"/>
              </w:rPr>
              <w:t>23730</w:t>
            </w:r>
          </w:p>
        </w:tc>
        <w:tc>
          <w:tcPr>
            <w:tcW w:w="1479" w:type="dxa"/>
          </w:tcPr>
          <w:p w14:paraId="3763AF4B" w14:textId="77777777" w:rsidR="001D5211" w:rsidRPr="00340914" w:rsidRDefault="001D5211" w:rsidP="00840AC0">
            <w:pPr>
              <w:pStyle w:val="TAC"/>
              <w:rPr>
                <w:rFonts w:cs="Arial"/>
              </w:rPr>
            </w:pPr>
            <w:r w:rsidRPr="00340914">
              <w:rPr>
                <w:rFonts w:cs="Arial"/>
              </w:rPr>
              <w:t>23730 – 23849</w:t>
            </w:r>
          </w:p>
        </w:tc>
      </w:tr>
      <w:tr w:rsidR="001D5211" w:rsidRPr="00340914" w14:paraId="50FBBB96" w14:textId="77777777" w:rsidTr="001D5211">
        <w:tc>
          <w:tcPr>
            <w:tcW w:w="1067" w:type="dxa"/>
          </w:tcPr>
          <w:p w14:paraId="2B0592EF" w14:textId="77777777" w:rsidR="001D5211" w:rsidRPr="00340914" w:rsidRDefault="001D5211" w:rsidP="00840AC0">
            <w:pPr>
              <w:pStyle w:val="TAC"/>
              <w:rPr>
                <w:rFonts w:cs="Arial"/>
              </w:rPr>
            </w:pPr>
            <w:r w:rsidRPr="00340914">
              <w:rPr>
                <w:rFonts w:cs="Arial"/>
              </w:rPr>
              <w:t>18</w:t>
            </w:r>
          </w:p>
        </w:tc>
        <w:tc>
          <w:tcPr>
            <w:tcW w:w="1345" w:type="dxa"/>
          </w:tcPr>
          <w:p w14:paraId="0FE2B471" w14:textId="77777777" w:rsidR="001D5211" w:rsidRPr="00340914" w:rsidRDefault="001D5211" w:rsidP="00840AC0">
            <w:pPr>
              <w:pStyle w:val="TAR"/>
              <w:ind w:right="175"/>
              <w:rPr>
                <w:rFonts w:cs="Arial"/>
              </w:rPr>
            </w:pPr>
            <w:r w:rsidRPr="00340914">
              <w:rPr>
                <w:rFonts w:cs="Arial"/>
              </w:rPr>
              <w:t>860</w:t>
            </w:r>
          </w:p>
        </w:tc>
        <w:tc>
          <w:tcPr>
            <w:tcW w:w="1231" w:type="dxa"/>
          </w:tcPr>
          <w:p w14:paraId="07310FD2" w14:textId="77777777" w:rsidR="001D5211" w:rsidRPr="00340914" w:rsidRDefault="001D5211" w:rsidP="00840AC0">
            <w:pPr>
              <w:pStyle w:val="TAR"/>
              <w:ind w:right="33"/>
              <w:rPr>
                <w:rFonts w:cs="Arial"/>
              </w:rPr>
            </w:pPr>
            <w:r w:rsidRPr="00340914">
              <w:rPr>
                <w:rFonts w:cs="Arial"/>
              </w:rPr>
              <w:t>5850</w:t>
            </w:r>
          </w:p>
        </w:tc>
        <w:tc>
          <w:tcPr>
            <w:tcW w:w="1558" w:type="dxa"/>
          </w:tcPr>
          <w:p w14:paraId="0038AAAF" w14:textId="77777777" w:rsidR="001D5211" w:rsidRPr="00340914" w:rsidRDefault="001D5211" w:rsidP="00840AC0">
            <w:pPr>
              <w:pStyle w:val="TAC"/>
              <w:rPr>
                <w:rFonts w:cs="Arial"/>
              </w:rPr>
            </w:pPr>
            <w:r w:rsidRPr="00340914">
              <w:rPr>
                <w:rFonts w:cs="Arial"/>
              </w:rPr>
              <w:t>5850 – 5999</w:t>
            </w:r>
          </w:p>
        </w:tc>
        <w:tc>
          <w:tcPr>
            <w:tcW w:w="1497" w:type="dxa"/>
          </w:tcPr>
          <w:p w14:paraId="18F8A251" w14:textId="77777777" w:rsidR="001D5211" w:rsidRPr="00340914" w:rsidRDefault="001D5211" w:rsidP="00840AC0">
            <w:pPr>
              <w:pStyle w:val="TAR"/>
              <w:ind w:right="290"/>
              <w:rPr>
                <w:rFonts w:cs="Arial"/>
              </w:rPr>
            </w:pPr>
            <w:r w:rsidRPr="00340914">
              <w:rPr>
                <w:rFonts w:cs="Arial"/>
              </w:rPr>
              <w:t>815</w:t>
            </w:r>
          </w:p>
        </w:tc>
        <w:tc>
          <w:tcPr>
            <w:tcW w:w="1452" w:type="dxa"/>
          </w:tcPr>
          <w:p w14:paraId="1577AD62" w14:textId="77777777" w:rsidR="001D5211" w:rsidRPr="00340914" w:rsidRDefault="001D5211" w:rsidP="00840AC0">
            <w:pPr>
              <w:pStyle w:val="TAR"/>
              <w:ind w:right="176"/>
              <w:rPr>
                <w:rFonts w:cs="Arial"/>
              </w:rPr>
            </w:pPr>
            <w:r w:rsidRPr="00340914">
              <w:rPr>
                <w:rFonts w:cs="Arial"/>
              </w:rPr>
              <w:t>23850</w:t>
            </w:r>
          </w:p>
        </w:tc>
        <w:tc>
          <w:tcPr>
            <w:tcW w:w="1479" w:type="dxa"/>
          </w:tcPr>
          <w:p w14:paraId="2B43540A" w14:textId="77777777" w:rsidR="001D5211" w:rsidRPr="00340914" w:rsidRDefault="001D5211" w:rsidP="00840AC0">
            <w:pPr>
              <w:pStyle w:val="TAC"/>
              <w:rPr>
                <w:rFonts w:cs="Arial"/>
              </w:rPr>
            </w:pPr>
            <w:r w:rsidRPr="00340914">
              <w:rPr>
                <w:rFonts w:cs="Arial"/>
              </w:rPr>
              <w:t>23850 – 23999</w:t>
            </w:r>
          </w:p>
        </w:tc>
      </w:tr>
      <w:tr w:rsidR="001D5211" w:rsidRPr="00340914" w14:paraId="317992FC" w14:textId="77777777" w:rsidTr="001D5211">
        <w:tc>
          <w:tcPr>
            <w:tcW w:w="1067" w:type="dxa"/>
          </w:tcPr>
          <w:p w14:paraId="64583F22" w14:textId="77777777" w:rsidR="001D5211" w:rsidRPr="00340914" w:rsidRDefault="001D5211" w:rsidP="00840AC0">
            <w:pPr>
              <w:pStyle w:val="TAC"/>
              <w:rPr>
                <w:rFonts w:cs="Arial"/>
              </w:rPr>
            </w:pPr>
            <w:r w:rsidRPr="00340914">
              <w:rPr>
                <w:rFonts w:cs="Arial"/>
              </w:rPr>
              <w:t>19</w:t>
            </w:r>
          </w:p>
        </w:tc>
        <w:tc>
          <w:tcPr>
            <w:tcW w:w="1345" w:type="dxa"/>
          </w:tcPr>
          <w:p w14:paraId="287AECCB" w14:textId="77777777" w:rsidR="001D5211" w:rsidRPr="00340914" w:rsidRDefault="001D5211" w:rsidP="00840AC0">
            <w:pPr>
              <w:pStyle w:val="TAR"/>
              <w:ind w:right="175"/>
              <w:rPr>
                <w:rFonts w:cs="Arial"/>
              </w:rPr>
            </w:pPr>
            <w:r w:rsidRPr="00340914">
              <w:rPr>
                <w:rFonts w:cs="Arial"/>
              </w:rPr>
              <w:t>875</w:t>
            </w:r>
          </w:p>
        </w:tc>
        <w:tc>
          <w:tcPr>
            <w:tcW w:w="1231" w:type="dxa"/>
          </w:tcPr>
          <w:p w14:paraId="0EDB01BD" w14:textId="77777777" w:rsidR="001D5211" w:rsidRPr="00340914" w:rsidRDefault="001D5211" w:rsidP="00840AC0">
            <w:pPr>
              <w:pStyle w:val="TAR"/>
              <w:ind w:right="33"/>
              <w:rPr>
                <w:rFonts w:cs="Arial"/>
              </w:rPr>
            </w:pPr>
            <w:r w:rsidRPr="00340914">
              <w:rPr>
                <w:rFonts w:cs="Arial"/>
              </w:rPr>
              <w:t>6000</w:t>
            </w:r>
          </w:p>
        </w:tc>
        <w:tc>
          <w:tcPr>
            <w:tcW w:w="1558" w:type="dxa"/>
          </w:tcPr>
          <w:p w14:paraId="02DE68E9" w14:textId="77777777" w:rsidR="001D5211" w:rsidRPr="00340914" w:rsidRDefault="001D5211" w:rsidP="00840AC0">
            <w:pPr>
              <w:pStyle w:val="TAC"/>
              <w:rPr>
                <w:rFonts w:cs="Arial"/>
              </w:rPr>
            </w:pPr>
            <w:r w:rsidRPr="00340914">
              <w:rPr>
                <w:rFonts w:cs="Arial"/>
              </w:rPr>
              <w:t>6000 – 6149</w:t>
            </w:r>
          </w:p>
        </w:tc>
        <w:tc>
          <w:tcPr>
            <w:tcW w:w="1497" w:type="dxa"/>
          </w:tcPr>
          <w:p w14:paraId="296B5D6E" w14:textId="77777777" w:rsidR="001D5211" w:rsidRPr="00340914" w:rsidRDefault="001D5211" w:rsidP="00840AC0">
            <w:pPr>
              <w:pStyle w:val="TAR"/>
              <w:ind w:right="290"/>
              <w:rPr>
                <w:rFonts w:cs="Arial"/>
              </w:rPr>
            </w:pPr>
            <w:r w:rsidRPr="00340914">
              <w:rPr>
                <w:rFonts w:cs="Arial"/>
              </w:rPr>
              <w:t>830</w:t>
            </w:r>
          </w:p>
        </w:tc>
        <w:tc>
          <w:tcPr>
            <w:tcW w:w="1452" w:type="dxa"/>
          </w:tcPr>
          <w:p w14:paraId="16EC13F1" w14:textId="77777777" w:rsidR="001D5211" w:rsidRPr="00340914" w:rsidRDefault="001D5211" w:rsidP="00840AC0">
            <w:pPr>
              <w:pStyle w:val="TAR"/>
              <w:ind w:right="176"/>
              <w:rPr>
                <w:rFonts w:cs="Arial"/>
              </w:rPr>
            </w:pPr>
            <w:r w:rsidRPr="00340914">
              <w:rPr>
                <w:rFonts w:cs="Arial"/>
              </w:rPr>
              <w:t>24000</w:t>
            </w:r>
          </w:p>
        </w:tc>
        <w:tc>
          <w:tcPr>
            <w:tcW w:w="1479" w:type="dxa"/>
          </w:tcPr>
          <w:p w14:paraId="79C5B9E6" w14:textId="77777777" w:rsidR="001D5211" w:rsidRPr="00340914" w:rsidRDefault="001D5211" w:rsidP="00840AC0">
            <w:pPr>
              <w:pStyle w:val="TAC"/>
              <w:rPr>
                <w:rFonts w:cs="Arial"/>
              </w:rPr>
            </w:pPr>
            <w:r w:rsidRPr="00340914">
              <w:rPr>
                <w:rFonts w:cs="Arial"/>
              </w:rPr>
              <w:t>24000 – 24149</w:t>
            </w:r>
          </w:p>
        </w:tc>
      </w:tr>
      <w:tr w:rsidR="001D5211" w:rsidRPr="00340914" w14:paraId="45880B06" w14:textId="77777777" w:rsidTr="001D5211">
        <w:tc>
          <w:tcPr>
            <w:tcW w:w="1067" w:type="dxa"/>
          </w:tcPr>
          <w:p w14:paraId="20088CB7" w14:textId="77777777" w:rsidR="001D5211" w:rsidRPr="00340914" w:rsidRDefault="001D5211" w:rsidP="00840AC0">
            <w:pPr>
              <w:pStyle w:val="TAC"/>
              <w:rPr>
                <w:rFonts w:cs="Arial"/>
              </w:rPr>
            </w:pPr>
            <w:r w:rsidRPr="00340914">
              <w:rPr>
                <w:rFonts w:cs="Arial"/>
              </w:rPr>
              <w:t>20</w:t>
            </w:r>
          </w:p>
        </w:tc>
        <w:tc>
          <w:tcPr>
            <w:tcW w:w="1345" w:type="dxa"/>
          </w:tcPr>
          <w:p w14:paraId="030B00AE" w14:textId="77777777" w:rsidR="001D5211" w:rsidRPr="00340914" w:rsidRDefault="001D5211" w:rsidP="00840AC0">
            <w:pPr>
              <w:pStyle w:val="TAR"/>
              <w:ind w:right="175"/>
              <w:rPr>
                <w:rFonts w:cs="Arial"/>
              </w:rPr>
            </w:pPr>
            <w:r w:rsidRPr="00340914">
              <w:rPr>
                <w:rFonts w:cs="Arial"/>
              </w:rPr>
              <w:t>791</w:t>
            </w:r>
          </w:p>
        </w:tc>
        <w:tc>
          <w:tcPr>
            <w:tcW w:w="1231" w:type="dxa"/>
          </w:tcPr>
          <w:p w14:paraId="5825CF87" w14:textId="77777777" w:rsidR="001D5211" w:rsidRPr="00340914" w:rsidRDefault="001D5211" w:rsidP="00840AC0">
            <w:pPr>
              <w:pStyle w:val="TAR"/>
              <w:ind w:right="33"/>
              <w:rPr>
                <w:rFonts w:cs="Arial"/>
              </w:rPr>
            </w:pPr>
            <w:r w:rsidRPr="00340914">
              <w:rPr>
                <w:rFonts w:cs="Arial"/>
              </w:rPr>
              <w:t>6150</w:t>
            </w:r>
          </w:p>
        </w:tc>
        <w:tc>
          <w:tcPr>
            <w:tcW w:w="1558" w:type="dxa"/>
          </w:tcPr>
          <w:p w14:paraId="3D97505A" w14:textId="77777777" w:rsidR="001D5211" w:rsidRPr="00340914" w:rsidRDefault="001D5211" w:rsidP="00840AC0">
            <w:pPr>
              <w:pStyle w:val="TAC"/>
              <w:rPr>
                <w:rFonts w:cs="Arial"/>
              </w:rPr>
            </w:pPr>
            <w:r w:rsidRPr="00340914">
              <w:rPr>
                <w:rFonts w:cs="Arial"/>
              </w:rPr>
              <w:t>6150 - 6449</w:t>
            </w:r>
          </w:p>
        </w:tc>
        <w:tc>
          <w:tcPr>
            <w:tcW w:w="1497" w:type="dxa"/>
          </w:tcPr>
          <w:p w14:paraId="70F26329" w14:textId="77777777" w:rsidR="001D5211" w:rsidRPr="00340914" w:rsidRDefault="001D5211" w:rsidP="00840AC0">
            <w:pPr>
              <w:pStyle w:val="TAR"/>
              <w:ind w:right="290"/>
              <w:rPr>
                <w:rFonts w:cs="Arial"/>
              </w:rPr>
            </w:pPr>
            <w:r w:rsidRPr="00340914">
              <w:rPr>
                <w:rFonts w:cs="Arial"/>
              </w:rPr>
              <w:t>832</w:t>
            </w:r>
          </w:p>
        </w:tc>
        <w:tc>
          <w:tcPr>
            <w:tcW w:w="1452" w:type="dxa"/>
          </w:tcPr>
          <w:p w14:paraId="1DD30D43" w14:textId="77777777" w:rsidR="001D5211" w:rsidRPr="00340914" w:rsidRDefault="001D5211" w:rsidP="00840AC0">
            <w:pPr>
              <w:pStyle w:val="TAR"/>
              <w:ind w:right="176"/>
              <w:rPr>
                <w:rFonts w:cs="Arial"/>
              </w:rPr>
            </w:pPr>
            <w:r w:rsidRPr="00340914">
              <w:rPr>
                <w:rFonts w:cs="Arial"/>
              </w:rPr>
              <w:t>24150</w:t>
            </w:r>
          </w:p>
        </w:tc>
        <w:tc>
          <w:tcPr>
            <w:tcW w:w="1479" w:type="dxa"/>
          </w:tcPr>
          <w:p w14:paraId="44B0966F" w14:textId="77777777" w:rsidR="001D5211" w:rsidRPr="00340914" w:rsidRDefault="001D5211" w:rsidP="00840AC0">
            <w:pPr>
              <w:pStyle w:val="TAC"/>
              <w:rPr>
                <w:rFonts w:cs="Arial"/>
              </w:rPr>
            </w:pPr>
            <w:r w:rsidRPr="00340914">
              <w:rPr>
                <w:rFonts w:cs="Arial"/>
              </w:rPr>
              <w:t>24150 - 24449</w:t>
            </w:r>
          </w:p>
        </w:tc>
      </w:tr>
      <w:tr w:rsidR="001D5211" w:rsidRPr="00340914" w14:paraId="5BE84117" w14:textId="77777777" w:rsidTr="001D5211">
        <w:tc>
          <w:tcPr>
            <w:tcW w:w="1067" w:type="dxa"/>
          </w:tcPr>
          <w:p w14:paraId="0F1BB1D6" w14:textId="77777777" w:rsidR="001D5211" w:rsidRPr="00340914" w:rsidRDefault="001D5211" w:rsidP="00840AC0">
            <w:pPr>
              <w:pStyle w:val="TAC"/>
              <w:rPr>
                <w:rFonts w:cs="Arial"/>
              </w:rPr>
            </w:pPr>
            <w:r w:rsidRPr="00340914">
              <w:rPr>
                <w:rFonts w:cs="Arial"/>
              </w:rPr>
              <w:t>21</w:t>
            </w:r>
          </w:p>
        </w:tc>
        <w:tc>
          <w:tcPr>
            <w:tcW w:w="1345" w:type="dxa"/>
          </w:tcPr>
          <w:p w14:paraId="34820B40" w14:textId="77777777" w:rsidR="001D5211" w:rsidRPr="00340914" w:rsidRDefault="001D5211" w:rsidP="00840AC0">
            <w:pPr>
              <w:pStyle w:val="TAR"/>
              <w:ind w:right="175"/>
              <w:rPr>
                <w:rFonts w:cs="Arial"/>
              </w:rPr>
            </w:pPr>
            <w:r w:rsidRPr="00340914">
              <w:rPr>
                <w:rFonts w:cs="Arial"/>
              </w:rPr>
              <w:t>1495.9</w:t>
            </w:r>
          </w:p>
        </w:tc>
        <w:tc>
          <w:tcPr>
            <w:tcW w:w="1231" w:type="dxa"/>
          </w:tcPr>
          <w:p w14:paraId="7BF66C0A" w14:textId="77777777" w:rsidR="001D5211" w:rsidRPr="00340914" w:rsidRDefault="001D5211" w:rsidP="00840AC0">
            <w:pPr>
              <w:pStyle w:val="TAR"/>
              <w:ind w:right="33"/>
              <w:rPr>
                <w:rFonts w:cs="Arial"/>
              </w:rPr>
            </w:pPr>
            <w:r w:rsidRPr="00340914">
              <w:rPr>
                <w:rFonts w:cs="Arial"/>
              </w:rPr>
              <w:t>6450</w:t>
            </w:r>
          </w:p>
        </w:tc>
        <w:tc>
          <w:tcPr>
            <w:tcW w:w="1558" w:type="dxa"/>
          </w:tcPr>
          <w:p w14:paraId="379BBB03" w14:textId="77777777" w:rsidR="001D5211" w:rsidRPr="00340914" w:rsidRDefault="001D5211" w:rsidP="00840AC0">
            <w:pPr>
              <w:pStyle w:val="TAC"/>
              <w:rPr>
                <w:rFonts w:cs="Arial"/>
              </w:rPr>
            </w:pPr>
            <w:r w:rsidRPr="00340914">
              <w:rPr>
                <w:rFonts w:cs="Arial"/>
              </w:rPr>
              <w:t>6450 – 6599</w:t>
            </w:r>
          </w:p>
        </w:tc>
        <w:tc>
          <w:tcPr>
            <w:tcW w:w="1497" w:type="dxa"/>
          </w:tcPr>
          <w:p w14:paraId="6C6233D6" w14:textId="77777777" w:rsidR="001D5211" w:rsidRPr="00340914" w:rsidRDefault="001D5211" w:rsidP="00840AC0">
            <w:pPr>
              <w:pStyle w:val="TAR"/>
              <w:ind w:right="290"/>
              <w:rPr>
                <w:rFonts w:cs="Arial"/>
              </w:rPr>
            </w:pPr>
            <w:r w:rsidRPr="00340914">
              <w:rPr>
                <w:rFonts w:cs="Arial"/>
              </w:rPr>
              <w:t>1447.9</w:t>
            </w:r>
          </w:p>
        </w:tc>
        <w:tc>
          <w:tcPr>
            <w:tcW w:w="1452" w:type="dxa"/>
          </w:tcPr>
          <w:p w14:paraId="0E6B791A" w14:textId="77777777" w:rsidR="001D5211" w:rsidRPr="00340914" w:rsidRDefault="001D5211" w:rsidP="00840AC0">
            <w:pPr>
              <w:pStyle w:val="TAR"/>
              <w:ind w:right="176"/>
              <w:rPr>
                <w:rFonts w:cs="Arial"/>
              </w:rPr>
            </w:pPr>
            <w:r w:rsidRPr="00340914">
              <w:rPr>
                <w:rFonts w:cs="Arial"/>
              </w:rPr>
              <w:t>24450</w:t>
            </w:r>
          </w:p>
        </w:tc>
        <w:tc>
          <w:tcPr>
            <w:tcW w:w="1479" w:type="dxa"/>
          </w:tcPr>
          <w:p w14:paraId="4C11A4B3" w14:textId="77777777" w:rsidR="001D5211" w:rsidRPr="00340914" w:rsidRDefault="001D5211" w:rsidP="00840AC0">
            <w:pPr>
              <w:pStyle w:val="TAC"/>
              <w:rPr>
                <w:rFonts w:cs="Arial"/>
              </w:rPr>
            </w:pPr>
            <w:r w:rsidRPr="00340914">
              <w:rPr>
                <w:rFonts w:cs="Arial"/>
              </w:rPr>
              <w:t>24450 – 24599</w:t>
            </w:r>
          </w:p>
        </w:tc>
      </w:tr>
      <w:tr w:rsidR="001D5211" w:rsidRPr="00340914" w14:paraId="7408B901" w14:textId="77777777" w:rsidTr="001D5211">
        <w:tc>
          <w:tcPr>
            <w:tcW w:w="1067" w:type="dxa"/>
          </w:tcPr>
          <w:p w14:paraId="7815F5EE" w14:textId="77777777" w:rsidR="001D5211" w:rsidRPr="00340914" w:rsidRDefault="001D5211" w:rsidP="00840AC0">
            <w:pPr>
              <w:pStyle w:val="TAC"/>
              <w:rPr>
                <w:rFonts w:cs="Arial"/>
              </w:rPr>
            </w:pPr>
            <w:r w:rsidRPr="00340914">
              <w:rPr>
                <w:rFonts w:cs="Arial"/>
              </w:rPr>
              <w:t>22</w:t>
            </w:r>
          </w:p>
        </w:tc>
        <w:tc>
          <w:tcPr>
            <w:tcW w:w="1345" w:type="dxa"/>
          </w:tcPr>
          <w:p w14:paraId="7D889ED9" w14:textId="77777777" w:rsidR="001D5211" w:rsidRPr="00340914" w:rsidRDefault="001D5211" w:rsidP="00840AC0">
            <w:pPr>
              <w:pStyle w:val="TAR"/>
              <w:ind w:right="175"/>
              <w:rPr>
                <w:rFonts w:cs="Arial"/>
              </w:rPr>
            </w:pPr>
            <w:r w:rsidRPr="00340914">
              <w:rPr>
                <w:rFonts w:cs="Arial"/>
              </w:rPr>
              <w:t>3510</w:t>
            </w:r>
          </w:p>
        </w:tc>
        <w:tc>
          <w:tcPr>
            <w:tcW w:w="1231" w:type="dxa"/>
          </w:tcPr>
          <w:p w14:paraId="7D42E08A" w14:textId="77777777" w:rsidR="001D5211" w:rsidRPr="00340914" w:rsidRDefault="001D5211" w:rsidP="00840AC0">
            <w:pPr>
              <w:pStyle w:val="TAR"/>
              <w:ind w:right="33"/>
              <w:rPr>
                <w:rFonts w:cs="Arial"/>
              </w:rPr>
            </w:pPr>
            <w:r w:rsidRPr="00340914">
              <w:rPr>
                <w:rFonts w:cs="Arial"/>
              </w:rPr>
              <w:t>6600</w:t>
            </w:r>
          </w:p>
        </w:tc>
        <w:tc>
          <w:tcPr>
            <w:tcW w:w="1558" w:type="dxa"/>
          </w:tcPr>
          <w:p w14:paraId="09AD1C20" w14:textId="77777777" w:rsidR="001D5211" w:rsidRPr="00340914" w:rsidRDefault="001D5211" w:rsidP="00840AC0">
            <w:pPr>
              <w:pStyle w:val="TAC"/>
              <w:rPr>
                <w:rFonts w:cs="Arial"/>
              </w:rPr>
            </w:pPr>
            <w:r w:rsidRPr="00340914">
              <w:rPr>
                <w:rFonts w:cs="Arial"/>
              </w:rPr>
              <w:t>6600 - 7399</w:t>
            </w:r>
          </w:p>
        </w:tc>
        <w:tc>
          <w:tcPr>
            <w:tcW w:w="1497" w:type="dxa"/>
          </w:tcPr>
          <w:p w14:paraId="511CB331" w14:textId="77777777" w:rsidR="001D5211" w:rsidRPr="00340914" w:rsidRDefault="001D5211" w:rsidP="00840AC0">
            <w:pPr>
              <w:pStyle w:val="TAR"/>
              <w:ind w:right="290"/>
              <w:rPr>
                <w:rFonts w:cs="Arial"/>
              </w:rPr>
            </w:pPr>
            <w:r w:rsidRPr="00340914">
              <w:rPr>
                <w:rFonts w:cs="Arial"/>
              </w:rPr>
              <w:t>3410</w:t>
            </w:r>
          </w:p>
        </w:tc>
        <w:tc>
          <w:tcPr>
            <w:tcW w:w="1452" w:type="dxa"/>
          </w:tcPr>
          <w:p w14:paraId="55134826" w14:textId="77777777" w:rsidR="001D5211" w:rsidRPr="00340914" w:rsidRDefault="001D5211" w:rsidP="00840AC0">
            <w:pPr>
              <w:pStyle w:val="TAR"/>
              <w:ind w:right="176"/>
              <w:rPr>
                <w:rFonts w:cs="Arial"/>
              </w:rPr>
            </w:pPr>
            <w:r w:rsidRPr="00340914">
              <w:rPr>
                <w:rFonts w:cs="Arial"/>
              </w:rPr>
              <w:t>24600</w:t>
            </w:r>
          </w:p>
        </w:tc>
        <w:tc>
          <w:tcPr>
            <w:tcW w:w="1479" w:type="dxa"/>
          </w:tcPr>
          <w:p w14:paraId="5FC3C27A" w14:textId="77777777" w:rsidR="001D5211" w:rsidRPr="00340914" w:rsidRDefault="001D5211" w:rsidP="00840AC0">
            <w:pPr>
              <w:pStyle w:val="TAC"/>
              <w:rPr>
                <w:rFonts w:cs="Arial"/>
              </w:rPr>
            </w:pPr>
            <w:r w:rsidRPr="00340914">
              <w:rPr>
                <w:rFonts w:cs="Arial"/>
              </w:rPr>
              <w:t>24600 - 25399</w:t>
            </w:r>
          </w:p>
        </w:tc>
      </w:tr>
      <w:tr w:rsidR="001D5211" w:rsidRPr="00340914" w14:paraId="1BD0E979" w14:textId="77777777" w:rsidTr="001D5211">
        <w:tc>
          <w:tcPr>
            <w:tcW w:w="1067" w:type="dxa"/>
          </w:tcPr>
          <w:p w14:paraId="0DAE50C8" w14:textId="77777777" w:rsidR="001D5211" w:rsidRPr="00340914" w:rsidRDefault="001D5211" w:rsidP="00840AC0">
            <w:pPr>
              <w:pStyle w:val="TAC"/>
              <w:rPr>
                <w:rFonts w:cs="Arial"/>
              </w:rPr>
            </w:pPr>
            <w:r w:rsidRPr="00340914">
              <w:rPr>
                <w:rFonts w:cs="Arial"/>
              </w:rPr>
              <w:t>23</w:t>
            </w:r>
          </w:p>
        </w:tc>
        <w:tc>
          <w:tcPr>
            <w:tcW w:w="1345" w:type="dxa"/>
          </w:tcPr>
          <w:p w14:paraId="735DAE0B" w14:textId="77777777" w:rsidR="001D5211" w:rsidRPr="00340914" w:rsidRDefault="001D5211" w:rsidP="00840AC0">
            <w:pPr>
              <w:pStyle w:val="TAR"/>
              <w:ind w:right="175"/>
              <w:rPr>
                <w:rFonts w:cs="Arial"/>
              </w:rPr>
            </w:pPr>
            <w:r w:rsidRPr="00340914">
              <w:rPr>
                <w:rFonts w:cs="Arial"/>
              </w:rPr>
              <w:t>2180</w:t>
            </w:r>
          </w:p>
        </w:tc>
        <w:tc>
          <w:tcPr>
            <w:tcW w:w="1231" w:type="dxa"/>
          </w:tcPr>
          <w:p w14:paraId="6BEACE56" w14:textId="77777777" w:rsidR="001D5211" w:rsidRPr="00340914" w:rsidRDefault="001D5211" w:rsidP="00840AC0">
            <w:pPr>
              <w:pStyle w:val="TAR"/>
              <w:ind w:right="33"/>
              <w:rPr>
                <w:rFonts w:cs="Arial"/>
              </w:rPr>
            </w:pPr>
            <w:r w:rsidRPr="00340914">
              <w:rPr>
                <w:rFonts w:cs="Arial"/>
              </w:rPr>
              <w:t>7500</w:t>
            </w:r>
          </w:p>
        </w:tc>
        <w:tc>
          <w:tcPr>
            <w:tcW w:w="1558" w:type="dxa"/>
          </w:tcPr>
          <w:p w14:paraId="29FA9A47" w14:textId="77777777" w:rsidR="001D5211" w:rsidRPr="00340914" w:rsidRDefault="001D5211" w:rsidP="00840AC0">
            <w:pPr>
              <w:pStyle w:val="TAC"/>
              <w:rPr>
                <w:rFonts w:cs="Arial"/>
              </w:rPr>
            </w:pPr>
            <w:r w:rsidRPr="00340914">
              <w:rPr>
                <w:rFonts w:cs="Arial"/>
              </w:rPr>
              <w:t>7500 – 7699</w:t>
            </w:r>
          </w:p>
        </w:tc>
        <w:tc>
          <w:tcPr>
            <w:tcW w:w="1497" w:type="dxa"/>
          </w:tcPr>
          <w:p w14:paraId="0DFD51F7" w14:textId="77777777" w:rsidR="001D5211" w:rsidRPr="00340914" w:rsidRDefault="001D5211" w:rsidP="00840AC0">
            <w:pPr>
              <w:pStyle w:val="TAR"/>
              <w:ind w:right="290"/>
              <w:rPr>
                <w:rFonts w:cs="Arial"/>
              </w:rPr>
            </w:pPr>
            <w:r w:rsidRPr="00340914">
              <w:rPr>
                <w:rFonts w:cs="Arial"/>
              </w:rPr>
              <w:t>2000</w:t>
            </w:r>
          </w:p>
        </w:tc>
        <w:tc>
          <w:tcPr>
            <w:tcW w:w="1452" w:type="dxa"/>
          </w:tcPr>
          <w:p w14:paraId="4A3E1EBC" w14:textId="77777777" w:rsidR="001D5211" w:rsidRPr="00340914" w:rsidRDefault="001D5211" w:rsidP="00840AC0">
            <w:pPr>
              <w:pStyle w:val="TAR"/>
              <w:ind w:right="176"/>
              <w:rPr>
                <w:rFonts w:cs="Arial"/>
              </w:rPr>
            </w:pPr>
            <w:r w:rsidRPr="00340914">
              <w:rPr>
                <w:rFonts w:cs="Arial"/>
              </w:rPr>
              <w:t>25500</w:t>
            </w:r>
          </w:p>
        </w:tc>
        <w:tc>
          <w:tcPr>
            <w:tcW w:w="1479" w:type="dxa"/>
          </w:tcPr>
          <w:p w14:paraId="4C2E005E" w14:textId="77777777" w:rsidR="001D5211" w:rsidRPr="00340914" w:rsidRDefault="001D5211" w:rsidP="00840AC0">
            <w:pPr>
              <w:pStyle w:val="TAC"/>
              <w:rPr>
                <w:rFonts w:cs="Arial"/>
              </w:rPr>
            </w:pPr>
            <w:r w:rsidRPr="00340914">
              <w:rPr>
                <w:rFonts w:cs="Arial"/>
              </w:rPr>
              <w:t>25500 – 25699</w:t>
            </w:r>
          </w:p>
        </w:tc>
      </w:tr>
      <w:tr w:rsidR="001D5211" w:rsidRPr="00340914" w14:paraId="07F2E980" w14:textId="77777777" w:rsidTr="001D5211">
        <w:tc>
          <w:tcPr>
            <w:tcW w:w="1067" w:type="dxa"/>
          </w:tcPr>
          <w:p w14:paraId="389979D6" w14:textId="77777777" w:rsidR="001D5211" w:rsidRPr="00340914" w:rsidRDefault="001D5211" w:rsidP="00840AC0">
            <w:pPr>
              <w:pStyle w:val="TAC"/>
              <w:rPr>
                <w:rFonts w:cs="Arial"/>
              </w:rPr>
            </w:pPr>
            <w:r w:rsidRPr="00340914">
              <w:rPr>
                <w:rFonts w:eastAsia="MS Mincho" w:cs="Arial"/>
              </w:rPr>
              <w:t>24</w:t>
            </w:r>
          </w:p>
        </w:tc>
        <w:tc>
          <w:tcPr>
            <w:tcW w:w="1345" w:type="dxa"/>
          </w:tcPr>
          <w:p w14:paraId="72E3C707" w14:textId="77777777" w:rsidR="001D5211" w:rsidRPr="00340914" w:rsidRDefault="001D5211" w:rsidP="00840AC0">
            <w:pPr>
              <w:pStyle w:val="TAR"/>
              <w:ind w:right="175"/>
              <w:rPr>
                <w:rFonts w:cs="Arial"/>
              </w:rPr>
            </w:pPr>
            <w:r w:rsidRPr="00340914">
              <w:rPr>
                <w:rFonts w:eastAsia="MS Mincho" w:cs="Vrinda"/>
                <w:lang w:bidi="bn-IN"/>
              </w:rPr>
              <w:t>1525</w:t>
            </w:r>
          </w:p>
        </w:tc>
        <w:tc>
          <w:tcPr>
            <w:tcW w:w="1231" w:type="dxa"/>
          </w:tcPr>
          <w:p w14:paraId="275751E7" w14:textId="77777777" w:rsidR="001D5211" w:rsidRPr="00340914" w:rsidRDefault="001D5211" w:rsidP="00840AC0">
            <w:pPr>
              <w:pStyle w:val="TAR"/>
              <w:ind w:right="33"/>
              <w:rPr>
                <w:rFonts w:cs="Arial"/>
              </w:rPr>
            </w:pPr>
            <w:r w:rsidRPr="00340914">
              <w:rPr>
                <w:rFonts w:eastAsia="MS Mincho" w:cs="Vrinda"/>
                <w:lang w:bidi="bn-IN"/>
              </w:rPr>
              <w:t>7700</w:t>
            </w:r>
          </w:p>
        </w:tc>
        <w:tc>
          <w:tcPr>
            <w:tcW w:w="1558" w:type="dxa"/>
          </w:tcPr>
          <w:p w14:paraId="5BEDD638" w14:textId="77777777" w:rsidR="001D5211" w:rsidRPr="00340914" w:rsidRDefault="001D5211" w:rsidP="00840AC0">
            <w:pPr>
              <w:pStyle w:val="TAC"/>
              <w:rPr>
                <w:rFonts w:cs="Arial"/>
              </w:rPr>
            </w:pPr>
            <w:r w:rsidRPr="00340914">
              <w:rPr>
                <w:rFonts w:eastAsia="MS Mincho" w:cs="Vrinda"/>
                <w:lang w:bidi="bn-IN"/>
              </w:rPr>
              <w:t>7700 – 8039</w:t>
            </w:r>
          </w:p>
        </w:tc>
        <w:tc>
          <w:tcPr>
            <w:tcW w:w="1497" w:type="dxa"/>
          </w:tcPr>
          <w:p w14:paraId="4E40113D" w14:textId="77777777" w:rsidR="001D5211" w:rsidRPr="00340914" w:rsidRDefault="001D5211" w:rsidP="00840AC0">
            <w:pPr>
              <w:pStyle w:val="TAR"/>
              <w:ind w:right="290"/>
              <w:rPr>
                <w:rFonts w:cs="Arial"/>
              </w:rPr>
            </w:pPr>
            <w:r w:rsidRPr="00340914">
              <w:rPr>
                <w:rFonts w:eastAsia="MS Mincho" w:cs="Vrinda"/>
                <w:lang w:bidi="bn-IN"/>
              </w:rPr>
              <w:t>1626.5</w:t>
            </w:r>
          </w:p>
        </w:tc>
        <w:tc>
          <w:tcPr>
            <w:tcW w:w="1452" w:type="dxa"/>
          </w:tcPr>
          <w:p w14:paraId="0AE22469" w14:textId="77777777" w:rsidR="001D5211" w:rsidRPr="00340914" w:rsidRDefault="001D5211" w:rsidP="00840AC0">
            <w:pPr>
              <w:pStyle w:val="TAR"/>
              <w:ind w:right="176"/>
              <w:rPr>
                <w:rFonts w:cs="Arial"/>
              </w:rPr>
            </w:pPr>
            <w:r w:rsidRPr="00340914">
              <w:rPr>
                <w:rFonts w:eastAsia="MS Mincho" w:cs="Vrinda"/>
                <w:lang w:bidi="bn-IN"/>
              </w:rPr>
              <w:t>25700</w:t>
            </w:r>
          </w:p>
        </w:tc>
        <w:tc>
          <w:tcPr>
            <w:tcW w:w="1479" w:type="dxa"/>
          </w:tcPr>
          <w:p w14:paraId="209B7C0E" w14:textId="77777777" w:rsidR="001D5211" w:rsidRPr="00340914" w:rsidRDefault="001D5211" w:rsidP="00840AC0">
            <w:pPr>
              <w:pStyle w:val="TAC"/>
              <w:rPr>
                <w:rFonts w:cs="Arial"/>
              </w:rPr>
            </w:pPr>
            <w:r w:rsidRPr="00340914">
              <w:rPr>
                <w:rFonts w:eastAsia="MS Mincho" w:cs="Vrinda"/>
                <w:lang w:bidi="bn-IN"/>
              </w:rPr>
              <w:t>25700 – 26039</w:t>
            </w:r>
          </w:p>
        </w:tc>
      </w:tr>
      <w:tr w:rsidR="001D5211" w:rsidRPr="00340914" w14:paraId="1091554D" w14:textId="77777777" w:rsidTr="001D5211">
        <w:tc>
          <w:tcPr>
            <w:tcW w:w="1067" w:type="dxa"/>
          </w:tcPr>
          <w:p w14:paraId="0CF480C3" w14:textId="77777777" w:rsidR="001D5211" w:rsidRPr="00340914" w:rsidRDefault="001D5211" w:rsidP="00840AC0">
            <w:pPr>
              <w:pStyle w:val="TAC"/>
              <w:rPr>
                <w:rFonts w:eastAsia="MS Mincho" w:cs="Arial"/>
              </w:rPr>
            </w:pPr>
            <w:r w:rsidRPr="00340914">
              <w:rPr>
                <w:rFonts w:cs="Arial"/>
              </w:rPr>
              <w:t>25</w:t>
            </w:r>
          </w:p>
        </w:tc>
        <w:tc>
          <w:tcPr>
            <w:tcW w:w="1345" w:type="dxa"/>
          </w:tcPr>
          <w:p w14:paraId="1AFC613B" w14:textId="77777777" w:rsidR="001D5211" w:rsidRPr="00340914" w:rsidRDefault="001D5211" w:rsidP="00840AC0">
            <w:pPr>
              <w:pStyle w:val="TAR"/>
              <w:ind w:right="175"/>
              <w:rPr>
                <w:rFonts w:eastAsia="MS Mincho" w:cs="Vrinda"/>
                <w:lang w:bidi="bn-IN"/>
              </w:rPr>
            </w:pPr>
            <w:r w:rsidRPr="00340914">
              <w:rPr>
                <w:rFonts w:cs="Arial"/>
              </w:rPr>
              <w:t>1930</w:t>
            </w:r>
          </w:p>
        </w:tc>
        <w:tc>
          <w:tcPr>
            <w:tcW w:w="1231" w:type="dxa"/>
          </w:tcPr>
          <w:p w14:paraId="5F2AC43C" w14:textId="77777777" w:rsidR="001D5211" w:rsidRPr="00340914" w:rsidRDefault="001D5211" w:rsidP="00840AC0">
            <w:pPr>
              <w:pStyle w:val="TAR"/>
              <w:ind w:right="33"/>
              <w:rPr>
                <w:rFonts w:eastAsia="MS Mincho" w:cs="Vrinda"/>
                <w:lang w:bidi="bn-IN"/>
              </w:rPr>
            </w:pPr>
            <w:r w:rsidRPr="00340914">
              <w:rPr>
                <w:rFonts w:cs="Arial"/>
              </w:rPr>
              <w:t>8040</w:t>
            </w:r>
          </w:p>
        </w:tc>
        <w:tc>
          <w:tcPr>
            <w:tcW w:w="1558" w:type="dxa"/>
          </w:tcPr>
          <w:p w14:paraId="06B72DA8" w14:textId="77777777" w:rsidR="001D5211" w:rsidRPr="00340914" w:rsidRDefault="001D5211" w:rsidP="00840AC0">
            <w:pPr>
              <w:pStyle w:val="TAC"/>
              <w:rPr>
                <w:rFonts w:eastAsia="MS Mincho" w:cs="Vrinda"/>
                <w:lang w:bidi="bn-IN"/>
              </w:rPr>
            </w:pPr>
            <w:r w:rsidRPr="00340914">
              <w:rPr>
                <w:rFonts w:cs="Arial"/>
              </w:rPr>
              <w:t>8040 - 8689</w:t>
            </w:r>
          </w:p>
        </w:tc>
        <w:tc>
          <w:tcPr>
            <w:tcW w:w="1497" w:type="dxa"/>
          </w:tcPr>
          <w:p w14:paraId="3C5F432C" w14:textId="77777777" w:rsidR="001D5211" w:rsidRPr="00340914" w:rsidRDefault="001D5211" w:rsidP="00840AC0">
            <w:pPr>
              <w:pStyle w:val="TAR"/>
              <w:ind w:right="290"/>
              <w:rPr>
                <w:rFonts w:eastAsia="MS Mincho" w:cs="Vrinda"/>
                <w:lang w:bidi="bn-IN"/>
              </w:rPr>
            </w:pPr>
            <w:r w:rsidRPr="00340914">
              <w:rPr>
                <w:rFonts w:cs="Arial"/>
              </w:rPr>
              <w:t>1850</w:t>
            </w:r>
          </w:p>
        </w:tc>
        <w:tc>
          <w:tcPr>
            <w:tcW w:w="1452" w:type="dxa"/>
          </w:tcPr>
          <w:p w14:paraId="2DA0D138" w14:textId="77777777" w:rsidR="001D5211" w:rsidRPr="00340914" w:rsidRDefault="001D5211" w:rsidP="00840AC0">
            <w:pPr>
              <w:pStyle w:val="TAR"/>
              <w:ind w:right="176"/>
              <w:rPr>
                <w:rFonts w:eastAsia="MS Mincho" w:cs="Vrinda"/>
                <w:lang w:bidi="bn-IN"/>
              </w:rPr>
            </w:pPr>
            <w:r w:rsidRPr="00340914">
              <w:rPr>
                <w:rFonts w:cs="Arial"/>
              </w:rPr>
              <w:t>26040</w:t>
            </w:r>
          </w:p>
        </w:tc>
        <w:tc>
          <w:tcPr>
            <w:tcW w:w="1479" w:type="dxa"/>
          </w:tcPr>
          <w:p w14:paraId="0D8709D8" w14:textId="77777777" w:rsidR="001D5211" w:rsidRPr="00340914" w:rsidRDefault="001D5211" w:rsidP="00840AC0">
            <w:pPr>
              <w:pStyle w:val="TAC"/>
              <w:rPr>
                <w:rFonts w:eastAsia="MS Mincho" w:cs="Vrinda"/>
                <w:lang w:bidi="bn-IN"/>
              </w:rPr>
            </w:pPr>
            <w:r w:rsidRPr="00340914">
              <w:rPr>
                <w:rFonts w:cs="Arial"/>
              </w:rPr>
              <w:t>26040 - 26689</w:t>
            </w:r>
          </w:p>
        </w:tc>
      </w:tr>
      <w:tr w:rsidR="001D5211" w:rsidRPr="00340914" w14:paraId="6E413345" w14:textId="77777777" w:rsidTr="001D5211">
        <w:tc>
          <w:tcPr>
            <w:tcW w:w="1067" w:type="dxa"/>
          </w:tcPr>
          <w:p w14:paraId="3282166F" w14:textId="77777777" w:rsidR="001D5211" w:rsidRPr="00340914" w:rsidRDefault="001D5211" w:rsidP="00840AC0">
            <w:pPr>
              <w:pStyle w:val="TAC"/>
              <w:rPr>
                <w:rFonts w:cs="Arial"/>
              </w:rPr>
            </w:pPr>
            <w:r w:rsidRPr="00340914">
              <w:rPr>
                <w:rFonts w:cs="Arial"/>
              </w:rPr>
              <w:t>26</w:t>
            </w:r>
          </w:p>
        </w:tc>
        <w:tc>
          <w:tcPr>
            <w:tcW w:w="1345" w:type="dxa"/>
          </w:tcPr>
          <w:p w14:paraId="43A3614A" w14:textId="77777777" w:rsidR="001D5211" w:rsidRPr="00340914" w:rsidRDefault="001D5211" w:rsidP="00840AC0">
            <w:pPr>
              <w:pStyle w:val="TAR"/>
              <w:ind w:right="175"/>
              <w:rPr>
                <w:rFonts w:cs="Arial"/>
              </w:rPr>
            </w:pPr>
            <w:r w:rsidRPr="00340914">
              <w:rPr>
                <w:rFonts w:cs="Arial"/>
              </w:rPr>
              <w:t>859</w:t>
            </w:r>
          </w:p>
        </w:tc>
        <w:tc>
          <w:tcPr>
            <w:tcW w:w="1231" w:type="dxa"/>
          </w:tcPr>
          <w:p w14:paraId="6DD819DD" w14:textId="77777777" w:rsidR="001D5211" w:rsidRPr="00340914" w:rsidRDefault="001D5211" w:rsidP="00840AC0">
            <w:pPr>
              <w:pStyle w:val="TAR"/>
              <w:ind w:right="33"/>
              <w:rPr>
                <w:rFonts w:cs="Arial"/>
              </w:rPr>
            </w:pPr>
            <w:r w:rsidRPr="00340914">
              <w:rPr>
                <w:rFonts w:cs="Arial"/>
              </w:rPr>
              <w:t>8690</w:t>
            </w:r>
          </w:p>
        </w:tc>
        <w:tc>
          <w:tcPr>
            <w:tcW w:w="1558" w:type="dxa"/>
          </w:tcPr>
          <w:p w14:paraId="16652627" w14:textId="77777777" w:rsidR="001D5211" w:rsidRPr="00340914" w:rsidRDefault="001D5211" w:rsidP="00840AC0">
            <w:pPr>
              <w:pStyle w:val="TAC"/>
              <w:rPr>
                <w:rFonts w:cs="Arial"/>
              </w:rPr>
            </w:pPr>
            <w:r w:rsidRPr="00340914">
              <w:rPr>
                <w:rFonts w:cs="Arial"/>
                <w:lang w:val="pt-BR"/>
              </w:rPr>
              <w:t>8690 – 9039</w:t>
            </w:r>
          </w:p>
        </w:tc>
        <w:tc>
          <w:tcPr>
            <w:tcW w:w="1497" w:type="dxa"/>
          </w:tcPr>
          <w:p w14:paraId="41756B2D" w14:textId="77777777" w:rsidR="001D5211" w:rsidRPr="00340914" w:rsidRDefault="001D5211" w:rsidP="00840AC0">
            <w:pPr>
              <w:pStyle w:val="TAR"/>
              <w:ind w:right="290"/>
              <w:rPr>
                <w:rFonts w:cs="Arial"/>
              </w:rPr>
            </w:pPr>
            <w:r w:rsidRPr="00340914">
              <w:rPr>
                <w:rFonts w:cs="Arial"/>
                <w:lang w:val="pt-BR"/>
              </w:rPr>
              <w:t>814</w:t>
            </w:r>
          </w:p>
        </w:tc>
        <w:tc>
          <w:tcPr>
            <w:tcW w:w="1452" w:type="dxa"/>
          </w:tcPr>
          <w:p w14:paraId="509D825A" w14:textId="77777777" w:rsidR="001D5211" w:rsidRPr="00340914" w:rsidRDefault="001D5211" w:rsidP="00840AC0">
            <w:pPr>
              <w:pStyle w:val="TAR"/>
              <w:ind w:right="176"/>
              <w:rPr>
                <w:rFonts w:cs="Arial"/>
              </w:rPr>
            </w:pPr>
            <w:r w:rsidRPr="00340914">
              <w:rPr>
                <w:rFonts w:cs="Arial"/>
              </w:rPr>
              <w:t>26690</w:t>
            </w:r>
          </w:p>
        </w:tc>
        <w:tc>
          <w:tcPr>
            <w:tcW w:w="1479" w:type="dxa"/>
          </w:tcPr>
          <w:p w14:paraId="459E8AD7" w14:textId="77777777" w:rsidR="001D5211" w:rsidRPr="00340914" w:rsidRDefault="001D5211" w:rsidP="00840AC0">
            <w:pPr>
              <w:pStyle w:val="TAC"/>
              <w:rPr>
                <w:rFonts w:cs="Arial"/>
              </w:rPr>
            </w:pPr>
            <w:r w:rsidRPr="00340914">
              <w:rPr>
                <w:rFonts w:cs="Arial"/>
              </w:rPr>
              <w:t>26690 - 27039</w:t>
            </w:r>
          </w:p>
        </w:tc>
      </w:tr>
      <w:tr w:rsidR="001D5211" w:rsidRPr="00340914" w14:paraId="491F9BDF" w14:textId="77777777" w:rsidTr="001D5211">
        <w:tc>
          <w:tcPr>
            <w:tcW w:w="1067" w:type="dxa"/>
          </w:tcPr>
          <w:p w14:paraId="5658BDC0" w14:textId="77777777" w:rsidR="001D5211" w:rsidRPr="00340914" w:rsidRDefault="001D5211" w:rsidP="00840AC0">
            <w:pPr>
              <w:pStyle w:val="TAC"/>
              <w:rPr>
                <w:rFonts w:cs="Arial"/>
              </w:rPr>
            </w:pPr>
            <w:r w:rsidRPr="00340914">
              <w:rPr>
                <w:rFonts w:cs="Arial"/>
              </w:rPr>
              <w:t>27</w:t>
            </w:r>
          </w:p>
        </w:tc>
        <w:tc>
          <w:tcPr>
            <w:tcW w:w="1345" w:type="dxa"/>
          </w:tcPr>
          <w:p w14:paraId="257446F1" w14:textId="77777777" w:rsidR="001D5211" w:rsidRPr="00340914" w:rsidRDefault="001D5211" w:rsidP="00840AC0">
            <w:pPr>
              <w:pStyle w:val="TAR"/>
              <w:ind w:right="175"/>
              <w:rPr>
                <w:rFonts w:cs="Arial"/>
              </w:rPr>
            </w:pPr>
            <w:r w:rsidRPr="00340914">
              <w:rPr>
                <w:rFonts w:cs="Arial"/>
              </w:rPr>
              <w:t>852</w:t>
            </w:r>
          </w:p>
        </w:tc>
        <w:tc>
          <w:tcPr>
            <w:tcW w:w="1231" w:type="dxa"/>
          </w:tcPr>
          <w:p w14:paraId="78D25D5F" w14:textId="77777777" w:rsidR="001D5211" w:rsidRPr="00340914" w:rsidRDefault="001D5211" w:rsidP="00840AC0">
            <w:pPr>
              <w:pStyle w:val="TAR"/>
              <w:ind w:right="33"/>
              <w:rPr>
                <w:rFonts w:cs="Arial"/>
              </w:rPr>
            </w:pPr>
            <w:r w:rsidRPr="00340914">
              <w:rPr>
                <w:rFonts w:cs="Arial"/>
              </w:rPr>
              <w:t>9040</w:t>
            </w:r>
          </w:p>
        </w:tc>
        <w:tc>
          <w:tcPr>
            <w:tcW w:w="1558" w:type="dxa"/>
          </w:tcPr>
          <w:p w14:paraId="3954ECD7" w14:textId="77777777" w:rsidR="001D5211" w:rsidRPr="00340914" w:rsidRDefault="001D5211" w:rsidP="00840AC0">
            <w:pPr>
              <w:pStyle w:val="TAC"/>
              <w:rPr>
                <w:rFonts w:cs="Arial"/>
                <w:lang w:val="pt-BR"/>
              </w:rPr>
            </w:pPr>
            <w:r w:rsidRPr="00340914">
              <w:rPr>
                <w:rFonts w:cs="Arial"/>
              </w:rPr>
              <w:t>9040 – 9209</w:t>
            </w:r>
          </w:p>
        </w:tc>
        <w:tc>
          <w:tcPr>
            <w:tcW w:w="1497" w:type="dxa"/>
          </w:tcPr>
          <w:p w14:paraId="0A0EBA2B" w14:textId="77777777" w:rsidR="001D5211" w:rsidRPr="00340914" w:rsidRDefault="001D5211" w:rsidP="00840AC0">
            <w:pPr>
              <w:pStyle w:val="TAR"/>
              <w:ind w:right="290"/>
              <w:rPr>
                <w:rFonts w:cs="Arial"/>
                <w:lang w:val="pt-BR"/>
              </w:rPr>
            </w:pPr>
            <w:r w:rsidRPr="00340914">
              <w:rPr>
                <w:rFonts w:cs="Arial"/>
              </w:rPr>
              <w:t>807</w:t>
            </w:r>
          </w:p>
        </w:tc>
        <w:tc>
          <w:tcPr>
            <w:tcW w:w="1452" w:type="dxa"/>
          </w:tcPr>
          <w:p w14:paraId="7208B0BA" w14:textId="77777777" w:rsidR="001D5211" w:rsidRPr="00340914" w:rsidRDefault="001D5211" w:rsidP="00840AC0">
            <w:pPr>
              <w:pStyle w:val="TAR"/>
              <w:ind w:right="176"/>
              <w:rPr>
                <w:rFonts w:cs="Arial"/>
              </w:rPr>
            </w:pPr>
            <w:r w:rsidRPr="00340914">
              <w:rPr>
                <w:rFonts w:cs="Arial"/>
              </w:rPr>
              <w:t>27040</w:t>
            </w:r>
          </w:p>
        </w:tc>
        <w:tc>
          <w:tcPr>
            <w:tcW w:w="1479" w:type="dxa"/>
          </w:tcPr>
          <w:p w14:paraId="5270B6BF" w14:textId="77777777" w:rsidR="001D5211" w:rsidRPr="00340914" w:rsidRDefault="001D5211" w:rsidP="00840AC0">
            <w:pPr>
              <w:pStyle w:val="TAC"/>
              <w:rPr>
                <w:rFonts w:cs="Arial"/>
              </w:rPr>
            </w:pPr>
            <w:r w:rsidRPr="00340914">
              <w:rPr>
                <w:rFonts w:cs="Arial"/>
              </w:rPr>
              <w:t>27040 – 27209</w:t>
            </w:r>
          </w:p>
        </w:tc>
      </w:tr>
      <w:tr w:rsidR="001D5211" w:rsidRPr="00340914" w14:paraId="122B775F" w14:textId="77777777" w:rsidTr="001D5211">
        <w:tc>
          <w:tcPr>
            <w:tcW w:w="1067" w:type="dxa"/>
          </w:tcPr>
          <w:p w14:paraId="5CAB95B9" w14:textId="77777777" w:rsidR="001D5211" w:rsidRPr="00340914" w:rsidRDefault="001D5211" w:rsidP="00840AC0">
            <w:pPr>
              <w:pStyle w:val="TAC"/>
              <w:rPr>
                <w:rFonts w:cs="Arial"/>
              </w:rPr>
            </w:pPr>
            <w:r w:rsidRPr="00340914">
              <w:rPr>
                <w:rFonts w:cs="Arial" w:hint="eastAsia"/>
              </w:rPr>
              <w:t>28</w:t>
            </w:r>
          </w:p>
        </w:tc>
        <w:tc>
          <w:tcPr>
            <w:tcW w:w="1345" w:type="dxa"/>
          </w:tcPr>
          <w:p w14:paraId="3D9BC0A2" w14:textId="77777777" w:rsidR="001D5211" w:rsidRPr="00340914" w:rsidRDefault="001D5211" w:rsidP="00840AC0">
            <w:pPr>
              <w:pStyle w:val="TAR"/>
              <w:ind w:right="175"/>
              <w:rPr>
                <w:rFonts w:cs="Arial"/>
              </w:rPr>
            </w:pPr>
            <w:r w:rsidRPr="00340914">
              <w:rPr>
                <w:rFonts w:cs="Arial" w:hint="eastAsia"/>
              </w:rPr>
              <w:t>758</w:t>
            </w:r>
          </w:p>
        </w:tc>
        <w:tc>
          <w:tcPr>
            <w:tcW w:w="1231" w:type="dxa"/>
          </w:tcPr>
          <w:p w14:paraId="1B39EC4F" w14:textId="77777777" w:rsidR="001D5211" w:rsidRPr="00340914" w:rsidRDefault="001D5211" w:rsidP="00840AC0">
            <w:pPr>
              <w:pStyle w:val="TAR"/>
              <w:ind w:right="33"/>
              <w:rPr>
                <w:rFonts w:cs="Arial"/>
              </w:rPr>
            </w:pPr>
            <w:r w:rsidRPr="00340914">
              <w:rPr>
                <w:rFonts w:cs="Arial"/>
              </w:rPr>
              <w:t>9</w:t>
            </w:r>
            <w:r w:rsidRPr="00340914">
              <w:rPr>
                <w:rFonts w:cs="Arial" w:hint="eastAsia"/>
              </w:rPr>
              <w:t>210</w:t>
            </w:r>
          </w:p>
        </w:tc>
        <w:tc>
          <w:tcPr>
            <w:tcW w:w="1558" w:type="dxa"/>
          </w:tcPr>
          <w:p w14:paraId="182B43EE" w14:textId="77777777" w:rsidR="001D5211" w:rsidRPr="00340914" w:rsidRDefault="001D5211" w:rsidP="00840AC0">
            <w:pPr>
              <w:pStyle w:val="TAC"/>
              <w:rPr>
                <w:rFonts w:cs="Arial"/>
                <w:lang w:val="pt-BR"/>
              </w:rPr>
            </w:pPr>
            <w:r w:rsidRPr="00340914">
              <w:rPr>
                <w:rFonts w:cs="Arial"/>
              </w:rPr>
              <w:t>9</w:t>
            </w:r>
            <w:r w:rsidRPr="00340914">
              <w:rPr>
                <w:rFonts w:cs="Arial" w:hint="eastAsia"/>
              </w:rPr>
              <w:t>210</w:t>
            </w:r>
            <w:r w:rsidRPr="00340914">
              <w:rPr>
                <w:rFonts w:cs="Arial"/>
              </w:rPr>
              <w:t xml:space="preserve"> – </w:t>
            </w:r>
            <w:r w:rsidRPr="00340914">
              <w:rPr>
                <w:rFonts w:cs="Arial" w:hint="eastAsia"/>
              </w:rPr>
              <w:t>9659</w:t>
            </w:r>
          </w:p>
        </w:tc>
        <w:tc>
          <w:tcPr>
            <w:tcW w:w="1497" w:type="dxa"/>
          </w:tcPr>
          <w:p w14:paraId="4ED9C1E6" w14:textId="77777777" w:rsidR="001D5211" w:rsidRPr="00340914" w:rsidRDefault="001D5211" w:rsidP="00840AC0">
            <w:pPr>
              <w:pStyle w:val="TAR"/>
              <w:ind w:right="290"/>
              <w:rPr>
                <w:rFonts w:cs="Arial"/>
                <w:lang w:val="pt-BR"/>
              </w:rPr>
            </w:pPr>
            <w:r w:rsidRPr="00340914">
              <w:rPr>
                <w:rFonts w:cs="Arial" w:hint="eastAsia"/>
              </w:rPr>
              <w:t>703</w:t>
            </w:r>
          </w:p>
        </w:tc>
        <w:tc>
          <w:tcPr>
            <w:tcW w:w="1452" w:type="dxa"/>
          </w:tcPr>
          <w:p w14:paraId="12F0767D" w14:textId="77777777" w:rsidR="001D5211" w:rsidRPr="00340914" w:rsidRDefault="001D5211" w:rsidP="00840AC0">
            <w:pPr>
              <w:pStyle w:val="TAR"/>
              <w:ind w:right="176"/>
              <w:rPr>
                <w:rFonts w:cs="Arial"/>
              </w:rPr>
            </w:pPr>
            <w:r w:rsidRPr="00340914">
              <w:rPr>
                <w:rFonts w:cs="Arial"/>
              </w:rPr>
              <w:t>27</w:t>
            </w:r>
            <w:r w:rsidRPr="00340914">
              <w:rPr>
                <w:rFonts w:cs="Arial" w:hint="eastAsia"/>
              </w:rPr>
              <w:t>210</w:t>
            </w:r>
          </w:p>
        </w:tc>
        <w:tc>
          <w:tcPr>
            <w:tcW w:w="1479" w:type="dxa"/>
          </w:tcPr>
          <w:p w14:paraId="2DFE5C66" w14:textId="77777777" w:rsidR="001D5211" w:rsidRPr="00340914" w:rsidRDefault="001D5211" w:rsidP="00840AC0">
            <w:pPr>
              <w:pStyle w:val="TAC"/>
              <w:rPr>
                <w:rFonts w:cs="Arial"/>
              </w:rPr>
            </w:pPr>
            <w:r w:rsidRPr="00340914">
              <w:rPr>
                <w:rFonts w:cs="Arial"/>
              </w:rPr>
              <w:t>27</w:t>
            </w:r>
            <w:r w:rsidRPr="00340914">
              <w:rPr>
                <w:rFonts w:cs="Arial" w:hint="eastAsia"/>
              </w:rPr>
              <w:t>210</w:t>
            </w:r>
            <w:r w:rsidRPr="00340914">
              <w:rPr>
                <w:rFonts w:cs="Arial"/>
              </w:rPr>
              <w:t xml:space="preserve"> – </w:t>
            </w:r>
            <w:r w:rsidRPr="00340914">
              <w:rPr>
                <w:rFonts w:cs="Arial" w:hint="eastAsia"/>
              </w:rPr>
              <w:t>27659</w:t>
            </w:r>
          </w:p>
        </w:tc>
      </w:tr>
      <w:tr w:rsidR="001D5211" w:rsidRPr="00340914" w14:paraId="56E17756" w14:textId="77777777" w:rsidTr="001D5211">
        <w:tc>
          <w:tcPr>
            <w:tcW w:w="1067" w:type="dxa"/>
          </w:tcPr>
          <w:p w14:paraId="288F2179" w14:textId="77777777" w:rsidR="001D5211" w:rsidRPr="00340914" w:rsidRDefault="001D5211" w:rsidP="00840AC0">
            <w:pPr>
              <w:pStyle w:val="TAC"/>
              <w:rPr>
                <w:rFonts w:cs="Tahoma"/>
                <w:szCs w:val="16"/>
                <w:vertAlign w:val="superscript"/>
              </w:rPr>
            </w:pPr>
            <w:r w:rsidRPr="00340914">
              <w:rPr>
                <w:rFonts w:cs="Tahoma"/>
                <w:szCs w:val="16"/>
              </w:rPr>
              <w:t>29</w:t>
            </w:r>
          </w:p>
          <w:p w14:paraId="1603EE02" w14:textId="77777777" w:rsidR="001D5211" w:rsidRPr="00340914" w:rsidRDefault="001D5211" w:rsidP="00840AC0">
            <w:pPr>
              <w:pStyle w:val="TAC"/>
              <w:rPr>
                <w:rFonts w:cs="Arial"/>
              </w:rPr>
            </w:pPr>
            <w:r w:rsidRPr="00340914">
              <w:rPr>
                <w:rFonts w:cs="Arial" w:hint="eastAsia"/>
                <w:lang w:eastAsia="ja-JP"/>
              </w:rPr>
              <w:t>(NOTE 2)</w:t>
            </w:r>
          </w:p>
        </w:tc>
        <w:tc>
          <w:tcPr>
            <w:tcW w:w="1345" w:type="dxa"/>
          </w:tcPr>
          <w:p w14:paraId="2FCE8E68" w14:textId="77777777" w:rsidR="001D5211" w:rsidRPr="00340914" w:rsidRDefault="001D5211" w:rsidP="00840AC0">
            <w:pPr>
              <w:pStyle w:val="TAR"/>
              <w:ind w:right="175"/>
              <w:rPr>
                <w:rFonts w:cs="Arial"/>
              </w:rPr>
            </w:pPr>
            <w:r w:rsidRPr="00340914">
              <w:rPr>
                <w:rFonts w:cs="Arial"/>
              </w:rPr>
              <w:t>717</w:t>
            </w:r>
          </w:p>
        </w:tc>
        <w:tc>
          <w:tcPr>
            <w:tcW w:w="1231" w:type="dxa"/>
          </w:tcPr>
          <w:p w14:paraId="2239F0CB" w14:textId="77777777" w:rsidR="001D5211" w:rsidRPr="00340914" w:rsidRDefault="001D5211" w:rsidP="00840AC0">
            <w:pPr>
              <w:pStyle w:val="TAR"/>
              <w:ind w:right="33"/>
              <w:rPr>
                <w:rFonts w:cs="Arial"/>
              </w:rPr>
            </w:pPr>
            <w:r w:rsidRPr="00340914">
              <w:rPr>
                <w:rFonts w:cs="Arial"/>
              </w:rPr>
              <w:t>9660</w:t>
            </w:r>
          </w:p>
        </w:tc>
        <w:tc>
          <w:tcPr>
            <w:tcW w:w="1558" w:type="dxa"/>
          </w:tcPr>
          <w:p w14:paraId="23D75A63" w14:textId="77777777" w:rsidR="001D5211" w:rsidRPr="00340914" w:rsidRDefault="001D5211" w:rsidP="00840AC0">
            <w:pPr>
              <w:pStyle w:val="TAC"/>
              <w:rPr>
                <w:rFonts w:cs="Arial"/>
              </w:rPr>
            </w:pPr>
            <w:r w:rsidRPr="00340914">
              <w:rPr>
                <w:rFonts w:cs="Arial"/>
              </w:rPr>
              <w:t>9660 – 9769</w:t>
            </w:r>
          </w:p>
        </w:tc>
        <w:tc>
          <w:tcPr>
            <w:tcW w:w="4428" w:type="dxa"/>
            <w:gridSpan w:val="3"/>
          </w:tcPr>
          <w:p w14:paraId="17B35C1D" w14:textId="77777777" w:rsidR="001D5211" w:rsidRPr="00340914" w:rsidRDefault="001D5211" w:rsidP="00840AC0">
            <w:pPr>
              <w:pStyle w:val="TAC"/>
              <w:rPr>
                <w:rFonts w:cs="Arial"/>
              </w:rPr>
            </w:pPr>
            <w:r w:rsidRPr="00340914">
              <w:rPr>
                <w:rFonts w:cs="Arial"/>
              </w:rPr>
              <w:t>N/A</w:t>
            </w:r>
          </w:p>
        </w:tc>
      </w:tr>
      <w:tr w:rsidR="001D5211" w:rsidRPr="00340914" w14:paraId="09E0B222" w14:textId="77777777" w:rsidTr="001D5211">
        <w:tc>
          <w:tcPr>
            <w:tcW w:w="1067" w:type="dxa"/>
          </w:tcPr>
          <w:p w14:paraId="22ABFDED" w14:textId="77777777" w:rsidR="001D5211" w:rsidRPr="00340914" w:rsidRDefault="001D5211" w:rsidP="00840AC0">
            <w:pPr>
              <w:keepNext/>
              <w:keepLines/>
              <w:spacing w:after="0"/>
              <w:jc w:val="center"/>
              <w:rPr>
                <w:rFonts w:ascii="Arial" w:hAnsi="Arial"/>
                <w:sz w:val="18"/>
              </w:rPr>
            </w:pPr>
            <w:r w:rsidRPr="00340914">
              <w:rPr>
                <w:rFonts w:ascii="Arial" w:hAnsi="Arial"/>
                <w:sz w:val="18"/>
              </w:rPr>
              <w:t>30</w:t>
            </w:r>
          </w:p>
        </w:tc>
        <w:tc>
          <w:tcPr>
            <w:tcW w:w="1345" w:type="dxa"/>
          </w:tcPr>
          <w:p w14:paraId="3B394537" w14:textId="77777777" w:rsidR="001D5211" w:rsidRPr="00340914" w:rsidRDefault="001D5211" w:rsidP="00840AC0">
            <w:pPr>
              <w:keepNext/>
              <w:keepLines/>
              <w:spacing w:after="0"/>
              <w:ind w:right="175"/>
              <w:jc w:val="right"/>
              <w:rPr>
                <w:rFonts w:ascii="Arial" w:hAnsi="Arial"/>
                <w:sz w:val="18"/>
              </w:rPr>
            </w:pPr>
            <w:r w:rsidRPr="00340914">
              <w:rPr>
                <w:rFonts w:ascii="Arial" w:hAnsi="Arial"/>
                <w:sz w:val="18"/>
              </w:rPr>
              <w:t>2350</w:t>
            </w:r>
          </w:p>
        </w:tc>
        <w:tc>
          <w:tcPr>
            <w:tcW w:w="1231" w:type="dxa"/>
          </w:tcPr>
          <w:p w14:paraId="1F2119D6" w14:textId="77777777" w:rsidR="001D5211" w:rsidRPr="00340914" w:rsidRDefault="001D5211" w:rsidP="00840AC0">
            <w:pPr>
              <w:keepNext/>
              <w:keepLines/>
              <w:spacing w:after="0"/>
              <w:ind w:right="33"/>
              <w:jc w:val="right"/>
              <w:rPr>
                <w:rFonts w:ascii="Arial" w:hAnsi="Arial"/>
                <w:sz w:val="18"/>
              </w:rPr>
            </w:pPr>
            <w:r w:rsidRPr="00340914">
              <w:rPr>
                <w:rFonts w:ascii="Arial" w:hAnsi="Arial"/>
                <w:sz w:val="18"/>
              </w:rPr>
              <w:t>9770</w:t>
            </w:r>
          </w:p>
        </w:tc>
        <w:tc>
          <w:tcPr>
            <w:tcW w:w="1558" w:type="dxa"/>
          </w:tcPr>
          <w:p w14:paraId="53E8EBD3" w14:textId="77777777" w:rsidR="001D5211" w:rsidRPr="00340914" w:rsidRDefault="001D5211" w:rsidP="00840AC0">
            <w:pPr>
              <w:keepNext/>
              <w:keepLines/>
              <w:spacing w:after="0"/>
              <w:jc w:val="center"/>
              <w:rPr>
                <w:rFonts w:ascii="Arial" w:hAnsi="Arial"/>
                <w:sz w:val="18"/>
              </w:rPr>
            </w:pPr>
            <w:r w:rsidRPr="00340914">
              <w:rPr>
                <w:rFonts w:ascii="Arial" w:hAnsi="Arial"/>
                <w:sz w:val="18"/>
              </w:rPr>
              <w:t>9770 – 9869</w:t>
            </w:r>
          </w:p>
        </w:tc>
        <w:tc>
          <w:tcPr>
            <w:tcW w:w="1497" w:type="dxa"/>
          </w:tcPr>
          <w:p w14:paraId="29ABE9A0" w14:textId="77777777" w:rsidR="001D5211" w:rsidRPr="00340914" w:rsidRDefault="001D5211" w:rsidP="00840AC0">
            <w:pPr>
              <w:keepNext/>
              <w:keepLines/>
              <w:spacing w:after="0"/>
              <w:ind w:right="290"/>
              <w:jc w:val="right"/>
              <w:rPr>
                <w:rFonts w:ascii="Arial" w:hAnsi="Arial"/>
                <w:sz w:val="18"/>
              </w:rPr>
            </w:pPr>
            <w:r w:rsidRPr="00340914">
              <w:rPr>
                <w:rFonts w:ascii="Arial" w:hAnsi="Arial"/>
                <w:sz w:val="18"/>
              </w:rPr>
              <w:t>2305</w:t>
            </w:r>
          </w:p>
        </w:tc>
        <w:tc>
          <w:tcPr>
            <w:tcW w:w="1452" w:type="dxa"/>
          </w:tcPr>
          <w:p w14:paraId="432E6F26" w14:textId="77777777" w:rsidR="001D5211" w:rsidRPr="00340914" w:rsidRDefault="001D5211" w:rsidP="00840AC0">
            <w:pPr>
              <w:keepNext/>
              <w:keepLines/>
              <w:spacing w:after="0"/>
              <w:ind w:right="176"/>
              <w:jc w:val="right"/>
              <w:rPr>
                <w:rFonts w:ascii="Arial" w:hAnsi="Arial"/>
                <w:sz w:val="18"/>
              </w:rPr>
            </w:pPr>
            <w:r w:rsidRPr="00340914">
              <w:rPr>
                <w:rFonts w:ascii="Arial" w:hAnsi="Arial"/>
                <w:sz w:val="18"/>
              </w:rPr>
              <w:t>27660</w:t>
            </w:r>
          </w:p>
        </w:tc>
        <w:tc>
          <w:tcPr>
            <w:tcW w:w="1479" w:type="dxa"/>
          </w:tcPr>
          <w:p w14:paraId="676ADE58" w14:textId="77777777" w:rsidR="001D5211" w:rsidRPr="00340914" w:rsidRDefault="001D5211" w:rsidP="00840AC0">
            <w:pPr>
              <w:keepNext/>
              <w:keepLines/>
              <w:spacing w:after="0"/>
              <w:jc w:val="center"/>
              <w:rPr>
                <w:rFonts w:ascii="Arial" w:hAnsi="Arial"/>
                <w:sz w:val="18"/>
              </w:rPr>
            </w:pPr>
            <w:r w:rsidRPr="00340914">
              <w:rPr>
                <w:rFonts w:ascii="Arial" w:hAnsi="Arial"/>
                <w:sz w:val="18"/>
              </w:rPr>
              <w:t>27660 – 27759</w:t>
            </w:r>
          </w:p>
        </w:tc>
      </w:tr>
      <w:tr w:rsidR="001D5211" w:rsidRPr="00340914" w14:paraId="5BE6D157" w14:textId="77777777" w:rsidTr="001D5211">
        <w:tc>
          <w:tcPr>
            <w:tcW w:w="1067" w:type="dxa"/>
          </w:tcPr>
          <w:p w14:paraId="0C1E85DE" w14:textId="77777777" w:rsidR="001D5211" w:rsidRPr="00340914" w:rsidRDefault="001D5211" w:rsidP="00840AC0">
            <w:pPr>
              <w:pStyle w:val="TAC"/>
              <w:rPr>
                <w:rFonts w:cs="Arial"/>
                <w:lang w:eastAsia="zh-CN"/>
              </w:rPr>
            </w:pPr>
            <w:r w:rsidRPr="00340914">
              <w:rPr>
                <w:rFonts w:cs="Arial"/>
              </w:rPr>
              <w:t>31</w:t>
            </w:r>
          </w:p>
        </w:tc>
        <w:tc>
          <w:tcPr>
            <w:tcW w:w="1345" w:type="dxa"/>
          </w:tcPr>
          <w:p w14:paraId="0A023C04" w14:textId="77777777" w:rsidR="001D5211" w:rsidRPr="00340914" w:rsidRDefault="001D5211" w:rsidP="00840AC0">
            <w:pPr>
              <w:pStyle w:val="TAR"/>
              <w:ind w:right="175"/>
              <w:rPr>
                <w:rFonts w:cs="Arial"/>
              </w:rPr>
            </w:pPr>
            <w:r w:rsidRPr="00340914">
              <w:rPr>
                <w:rFonts w:cs="Arial"/>
              </w:rPr>
              <w:t>462.5</w:t>
            </w:r>
          </w:p>
        </w:tc>
        <w:tc>
          <w:tcPr>
            <w:tcW w:w="1231" w:type="dxa"/>
          </w:tcPr>
          <w:p w14:paraId="12C518EF" w14:textId="77777777" w:rsidR="001D5211" w:rsidRPr="00340914" w:rsidRDefault="001D5211" w:rsidP="00840AC0">
            <w:pPr>
              <w:pStyle w:val="TAR"/>
              <w:ind w:right="33"/>
              <w:rPr>
                <w:rFonts w:cs="Arial"/>
              </w:rPr>
            </w:pPr>
            <w:r w:rsidRPr="00340914">
              <w:rPr>
                <w:rFonts w:cs="Arial"/>
              </w:rPr>
              <w:t>9870</w:t>
            </w:r>
          </w:p>
        </w:tc>
        <w:tc>
          <w:tcPr>
            <w:tcW w:w="1558" w:type="dxa"/>
          </w:tcPr>
          <w:p w14:paraId="2E5A3422" w14:textId="77777777" w:rsidR="001D5211" w:rsidRPr="00340914" w:rsidRDefault="001D5211" w:rsidP="00840AC0">
            <w:pPr>
              <w:pStyle w:val="TAC"/>
              <w:rPr>
                <w:rFonts w:cs="Arial"/>
              </w:rPr>
            </w:pPr>
            <w:r w:rsidRPr="00340914">
              <w:rPr>
                <w:rFonts w:cs="Arial"/>
              </w:rPr>
              <w:t>9870 – 9919</w:t>
            </w:r>
          </w:p>
        </w:tc>
        <w:tc>
          <w:tcPr>
            <w:tcW w:w="1497" w:type="dxa"/>
          </w:tcPr>
          <w:p w14:paraId="558ED5BD" w14:textId="77777777" w:rsidR="001D5211" w:rsidRPr="00340914" w:rsidRDefault="001D5211" w:rsidP="00840AC0">
            <w:pPr>
              <w:pStyle w:val="TAR"/>
              <w:ind w:right="290"/>
              <w:rPr>
                <w:rFonts w:cs="Arial"/>
              </w:rPr>
            </w:pPr>
            <w:r w:rsidRPr="00340914">
              <w:rPr>
                <w:rFonts w:cs="Arial"/>
              </w:rPr>
              <w:t>452.5</w:t>
            </w:r>
          </w:p>
        </w:tc>
        <w:tc>
          <w:tcPr>
            <w:tcW w:w="1452" w:type="dxa"/>
          </w:tcPr>
          <w:p w14:paraId="63AAA83F" w14:textId="77777777" w:rsidR="001D5211" w:rsidRPr="00340914" w:rsidRDefault="001D5211" w:rsidP="00840AC0">
            <w:pPr>
              <w:pStyle w:val="TAR"/>
              <w:ind w:right="176"/>
              <w:rPr>
                <w:rFonts w:cs="Arial"/>
              </w:rPr>
            </w:pPr>
            <w:r w:rsidRPr="00340914">
              <w:rPr>
                <w:rFonts w:cs="Arial"/>
              </w:rPr>
              <w:t>27760</w:t>
            </w:r>
          </w:p>
        </w:tc>
        <w:tc>
          <w:tcPr>
            <w:tcW w:w="1479" w:type="dxa"/>
          </w:tcPr>
          <w:p w14:paraId="25056B01" w14:textId="77777777" w:rsidR="001D5211" w:rsidRPr="00340914" w:rsidRDefault="001D5211" w:rsidP="00840AC0">
            <w:pPr>
              <w:pStyle w:val="TAC"/>
              <w:rPr>
                <w:rFonts w:cs="Arial"/>
              </w:rPr>
            </w:pPr>
            <w:r w:rsidRPr="00340914">
              <w:rPr>
                <w:rFonts w:cs="Arial"/>
              </w:rPr>
              <w:t>27760 – 27809</w:t>
            </w:r>
          </w:p>
        </w:tc>
      </w:tr>
      <w:tr w:rsidR="001D5211" w:rsidRPr="00340914" w14:paraId="526D91E6" w14:textId="77777777" w:rsidTr="001D5211">
        <w:tc>
          <w:tcPr>
            <w:tcW w:w="1067" w:type="dxa"/>
          </w:tcPr>
          <w:p w14:paraId="40F9D77D" w14:textId="77777777" w:rsidR="001D5211" w:rsidRPr="00340914" w:rsidRDefault="001D5211" w:rsidP="00840AC0">
            <w:pPr>
              <w:pStyle w:val="TAC"/>
              <w:rPr>
                <w:rFonts w:cs="Arial"/>
                <w:lang w:eastAsia="ja-JP"/>
              </w:rPr>
            </w:pPr>
            <w:r w:rsidRPr="00340914">
              <w:rPr>
                <w:rFonts w:cs="Arial" w:hint="eastAsia"/>
                <w:lang w:eastAsia="ja-JP"/>
              </w:rPr>
              <w:t>32</w:t>
            </w:r>
          </w:p>
          <w:p w14:paraId="4BCCAAEE" w14:textId="77777777" w:rsidR="001D5211" w:rsidRPr="00340914" w:rsidRDefault="001D5211" w:rsidP="00840AC0">
            <w:pPr>
              <w:pStyle w:val="TAC"/>
              <w:rPr>
                <w:rFonts w:cs="Arial"/>
                <w:lang w:eastAsia="ja-JP"/>
              </w:rPr>
            </w:pPr>
            <w:r w:rsidRPr="00340914">
              <w:rPr>
                <w:rFonts w:cs="Arial" w:hint="eastAsia"/>
                <w:lang w:eastAsia="ja-JP"/>
              </w:rPr>
              <w:t>(NOTE 2)</w:t>
            </w:r>
          </w:p>
        </w:tc>
        <w:tc>
          <w:tcPr>
            <w:tcW w:w="1345" w:type="dxa"/>
          </w:tcPr>
          <w:p w14:paraId="05C6421C" w14:textId="77777777" w:rsidR="001D5211" w:rsidRPr="00340914" w:rsidRDefault="001D5211" w:rsidP="00840AC0">
            <w:pPr>
              <w:pStyle w:val="TAR"/>
              <w:ind w:right="175"/>
              <w:rPr>
                <w:rFonts w:cs="Arial"/>
                <w:lang w:eastAsia="ja-JP"/>
              </w:rPr>
            </w:pPr>
            <w:r w:rsidRPr="00340914">
              <w:rPr>
                <w:rFonts w:cs="Arial" w:hint="eastAsia"/>
                <w:lang w:eastAsia="ja-JP"/>
              </w:rPr>
              <w:t>1452</w:t>
            </w:r>
          </w:p>
        </w:tc>
        <w:tc>
          <w:tcPr>
            <w:tcW w:w="1231" w:type="dxa"/>
          </w:tcPr>
          <w:p w14:paraId="21E2D0E4" w14:textId="77777777" w:rsidR="001D5211" w:rsidRPr="00340914" w:rsidRDefault="001D5211" w:rsidP="00840AC0">
            <w:pPr>
              <w:pStyle w:val="TAR"/>
              <w:ind w:right="33"/>
              <w:rPr>
                <w:rFonts w:cs="Arial"/>
                <w:lang w:eastAsia="ja-JP"/>
              </w:rPr>
            </w:pPr>
            <w:r w:rsidRPr="00340914">
              <w:rPr>
                <w:rFonts w:cs="Arial" w:hint="eastAsia"/>
                <w:lang w:eastAsia="ja-JP"/>
              </w:rPr>
              <w:t>9920</w:t>
            </w:r>
          </w:p>
        </w:tc>
        <w:tc>
          <w:tcPr>
            <w:tcW w:w="1558" w:type="dxa"/>
          </w:tcPr>
          <w:p w14:paraId="15746E75" w14:textId="77777777" w:rsidR="001D5211" w:rsidRPr="00340914" w:rsidRDefault="001D5211" w:rsidP="00840AC0">
            <w:pPr>
              <w:pStyle w:val="TAC"/>
              <w:rPr>
                <w:rFonts w:cs="Arial"/>
                <w:lang w:eastAsia="ja-JP"/>
              </w:rPr>
            </w:pPr>
            <w:r w:rsidRPr="00340914">
              <w:rPr>
                <w:rFonts w:cs="Arial"/>
              </w:rPr>
              <w:t>9</w:t>
            </w:r>
            <w:r w:rsidRPr="00340914">
              <w:rPr>
                <w:rFonts w:cs="Arial" w:hint="eastAsia"/>
                <w:lang w:eastAsia="ja-JP"/>
              </w:rPr>
              <w:t>920</w:t>
            </w:r>
            <w:r w:rsidRPr="00340914">
              <w:rPr>
                <w:rFonts w:cs="Arial"/>
              </w:rPr>
              <w:t xml:space="preserve"> – </w:t>
            </w:r>
            <w:r w:rsidRPr="00340914">
              <w:rPr>
                <w:rFonts w:cs="Arial" w:hint="eastAsia"/>
                <w:lang w:eastAsia="ja-JP"/>
              </w:rPr>
              <w:t>10359</w:t>
            </w:r>
          </w:p>
        </w:tc>
        <w:tc>
          <w:tcPr>
            <w:tcW w:w="4428" w:type="dxa"/>
            <w:gridSpan w:val="3"/>
          </w:tcPr>
          <w:p w14:paraId="2EBE37C0" w14:textId="77777777" w:rsidR="001D5211" w:rsidRPr="00340914" w:rsidRDefault="001D5211" w:rsidP="00840AC0">
            <w:pPr>
              <w:pStyle w:val="TAC"/>
              <w:rPr>
                <w:rFonts w:cs="Arial"/>
                <w:lang w:eastAsia="ja-JP"/>
              </w:rPr>
            </w:pPr>
            <w:r w:rsidRPr="00340914">
              <w:rPr>
                <w:rFonts w:cs="Arial" w:hint="eastAsia"/>
                <w:lang w:eastAsia="ja-JP"/>
              </w:rPr>
              <w:t>N/A</w:t>
            </w:r>
          </w:p>
        </w:tc>
      </w:tr>
      <w:tr w:rsidR="001D5211" w:rsidRPr="00340914" w14:paraId="3CCF44D7" w14:textId="77777777" w:rsidTr="001D5211">
        <w:tc>
          <w:tcPr>
            <w:tcW w:w="1067" w:type="dxa"/>
          </w:tcPr>
          <w:p w14:paraId="5082F387" w14:textId="77777777" w:rsidR="001D5211" w:rsidRPr="00340914" w:rsidRDefault="001D5211" w:rsidP="00840AC0">
            <w:pPr>
              <w:pStyle w:val="TAC"/>
              <w:rPr>
                <w:rFonts w:cs="Arial"/>
              </w:rPr>
            </w:pPr>
            <w:r w:rsidRPr="00340914">
              <w:rPr>
                <w:rFonts w:cs="Arial"/>
              </w:rPr>
              <w:t>33</w:t>
            </w:r>
          </w:p>
        </w:tc>
        <w:tc>
          <w:tcPr>
            <w:tcW w:w="1345" w:type="dxa"/>
          </w:tcPr>
          <w:p w14:paraId="4AC56D1D" w14:textId="77777777" w:rsidR="001D5211" w:rsidRPr="00340914" w:rsidRDefault="001D5211" w:rsidP="00840AC0">
            <w:pPr>
              <w:pStyle w:val="TAR"/>
              <w:ind w:right="175"/>
              <w:rPr>
                <w:rFonts w:cs="Arial"/>
              </w:rPr>
            </w:pPr>
            <w:r w:rsidRPr="00340914">
              <w:rPr>
                <w:rFonts w:cs="Arial"/>
              </w:rPr>
              <w:t>1900</w:t>
            </w:r>
          </w:p>
        </w:tc>
        <w:tc>
          <w:tcPr>
            <w:tcW w:w="1231" w:type="dxa"/>
          </w:tcPr>
          <w:p w14:paraId="12F7E108" w14:textId="77777777" w:rsidR="001D5211" w:rsidRPr="00340914" w:rsidRDefault="001D5211" w:rsidP="00840AC0">
            <w:pPr>
              <w:pStyle w:val="TAR"/>
              <w:ind w:right="33"/>
              <w:rPr>
                <w:rFonts w:cs="Arial"/>
              </w:rPr>
            </w:pPr>
            <w:r w:rsidRPr="00340914">
              <w:rPr>
                <w:rFonts w:cs="Arial"/>
              </w:rPr>
              <w:t>36000</w:t>
            </w:r>
          </w:p>
        </w:tc>
        <w:tc>
          <w:tcPr>
            <w:tcW w:w="1558" w:type="dxa"/>
          </w:tcPr>
          <w:p w14:paraId="4A80AE2C" w14:textId="77777777" w:rsidR="001D5211" w:rsidRPr="00340914" w:rsidRDefault="001D5211" w:rsidP="00840AC0">
            <w:pPr>
              <w:pStyle w:val="TAC"/>
              <w:rPr>
                <w:rFonts w:cs="Arial"/>
              </w:rPr>
            </w:pPr>
            <w:r w:rsidRPr="00340914">
              <w:rPr>
                <w:rFonts w:cs="Arial"/>
              </w:rPr>
              <w:t>36000 – 36199</w:t>
            </w:r>
          </w:p>
        </w:tc>
        <w:tc>
          <w:tcPr>
            <w:tcW w:w="1497" w:type="dxa"/>
          </w:tcPr>
          <w:p w14:paraId="45A6A5A7" w14:textId="77777777" w:rsidR="001D5211" w:rsidRPr="00340914" w:rsidRDefault="001D5211" w:rsidP="00840AC0">
            <w:pPr>
              <w:pStyle w:val="TAR"/>
              <w:ind w:right="290"/>
              <w:rPr>
                <w:rFonts w:cs="Arial"/>
              </w:rPr>
            </w:pPr>
            <w:r w:rsidRPr="00340914">
              <w:rPr>
                <w:rFonts w:cs="Arial"/>
              </w:rPr>
              <w:t>1900</w:t>
            </w:r>
          </w:p>
        </w:tc>
        <w:tc>
          <w:tcPr>
            <w:tcW w:w="1452" w:type="dxa"/>
          </w:tcPr>
          <w:p w14:paraId="252DBF14" w14:textId="77777777" w:rsidR="001D5211" w:rsidRPr="00340914" w:rsidRDefault="001D5211" w:rsidP="00840AC0">
            <w:pPr>
              <w:pStyle w:val="TAR"/>
              <w:ind w:right="176"/>
              <w:rPr>
                <w:rFonts w:cs="Arial"/>
              </w:rPr>
            </w:pPr>
            <w:r w:rsidRPr="00340914">
              <w:rPr>
                <w:rFonts w:cs="Arial"/>
              </w:rPr>
              <w:t>36000</w:t>
            </w:r>
          </w:p>
        </w:tc>
        <w:tc>
          <w:tcPr>
            <w:tcW w:w="1479" w:type="dxa"/>
          </w:tcPr>
          <w:p w14:paraId="670819B6" w14:textId="77777777" w:rsidR="001D5211" w:rsidRPr="00340914" w:rsidRDefault="001D5211" w:rsidP="00840AC0">
            <w:pPr>
              <w:pStyle w:val="TAC"/>
              <w:rPr>
                <w:rFonts w:cs="Arial"/>
              </w:rPr>
            </w:pPr>
            <w:r w:rsidRPr="00340914">
              <w:rPr>
                <w:rFonts w:cs="Arial"/>
              </w:rPr>
              <w:t>36000 – 36199</w:t>
            </w:r>
          </w:p>
        </w:tc>
      </w:tr>
      <w:tr w:rsidR="001D5211" w:rsidRPr="00340914" w14:paraId="0A8B5A8E" w14:textId="77777777" w:rsidTr="001D5211">
        <w:tc>
          <w:tcPr>
            <w:tcW w:w="1067" w:type="dxa"/>
          </w:tcPr>
          <w:p w14:paraId="7690D141" w14:textId="77777777" w:rsidR="001D5211" w:rsidRPr="00340914" w:rsidRDefault="001D5211" w:rsidP="00840AC0">
            <w:pPr>
              <w:pStyle w:val="TAC"/>
              <w:rPr>
                <w:rFonts w:cs="Arial"/>
              </w:rPr>
            </w:pPr>
            <w:r w:rsidRPr="00340914">
              <w:rPr>
                <w:rFonts w:cs="Arial"/>
              </w:rPr>
              <w:t>34</w:t>
            </w:r>
          </w:p>
        </w:tc>
        <w:tc>
          <w:tcPr>
            <w:tcW w:w="1345" w:type="dxa"/>
          </w:tcPr>
          <w:p w14:paraId="2CB8B30F" w14:textId="77777777" w:rsidR="001D5211" w:rsidRPr="00340914" w:rsidRDefault="001D5211" w:rsidP="00840AC0">
            <w:pPr>
              <w:pStyle w:val="TAR"/>
              <w:ind w:right="175"/>
              <w:rPr>
                <w:rFonts w:cs="Arial"/>
              </w:rPr>
            </w:pPr>
            <w:r w:rsidRPr="00340914">
              <w:rPr>
                <w:rFonts w:cs="Arial"/>
              </w:rPr>
              <w:t>2010</w:t>
            </w:r>
          </w:p>
        </w:tc>
        <w:tc>
          <w:tcPr>
            <w:tcW w:w="1231" w:type="dxa"/>
          </w:tcPr>
          <w:p w14:paraId="44BA1772" w14:textId="77777777" w:rsidR="001D5211" w:rsidRPr="00340914" w:rsidRDefault="001D5211" w:rsidP="00840AC0">
            <w:pPr>
              <w:pStyle w:val="TAR"/>
              <w:ind w:right="33"/>
              <w:rPr>
                <w:rFonts w:cs="Arial"/>
              </w:rPr>
            </w:pPr>
            <w:r w:rsidRPr="00340914">
              <w:rPr>
                <w:rFonts w:cs="Arial"/>
              </w:rPr>
              <w:t>36200</w:t>
            </w:r>
          </w:p>
        </w:tc>
        <w:tc>
          <w:tcPr>
            <w:tcW w:w="1558" w:type="dxa"/>
          </w:tcPr>
          <w:p w14:paraId="322257D1" w14:textId="77777777" w:rsidR="001D5211" w:rsidRPr="00340914" w:rsidRDefault="001D5211" w:rsidP="00840AC0">
            <w:pPr>
              <w:pStyle w:val="TAC"/>
              <w:rPr>
                <w:rFonts w:cs="Arial"/>
              </w:rPr>
            </w:pPr>
            <w:r w:rsidRPr="00340914">
              <w:rPr>
                <w:rFonts w:cs="Arial"/>
              </w:rPr>
              <w:t>36200 – 36349</w:t>
            </w:r>
          </w:p>
        </w:tc>
        <w:tc>
          <w:tcPr>
            <w:tcW w:w="1497" w:type="dxa"/>
          </w:tcPr>
          <w:p w14:paraId="6A8FB9E0" w14:textId="77777777" w:rsidR="001D5211" w:rsidRPr="00340914" w:rsidRDefault="001D5211" w:rsidP="00840AC0">
            <w:pPr>
              <w:pStyle w:val="TAR"/>
              <w:ind w:right="290"/>
              <w:rPr>
                <w:rFonts w:cs="Arial"/>
              </w:rPr>
            </w:pPr>
            <w:r w:rsidRPr="00340914">
              <w:rPr>
                <w:rFonts w:cs="Arial"/>
              </w:rPr>
              <w:t>2010</w:t>
            </w:r>
          </w:p>
        </w:tc>
        <w:tc>
          <w:tcPr>
            <w:tcW w:w="1452" w:type="dxa"/>
          </w:tcPr>
          <w:p w14:paraId="26DAB51F" w14:textId="77777777" w:rsidR="001D5211" w:rsidRPr="00340914" w:rsidRDefault="001D5211" w:rsidP="00840AC0">
            <w:pPr>
              <w:pStyle w:val="TAR"/>
              <w:ind w:right="176"/>
              <w:rPr>
                <w:rFonts w:cs="Arial"/>
              </w:rPr>
            </w:pPr>
            <w:r w:rsidRPr="00340914">
              <w:rPr>
                <w:rFonts w:cs="Arial"/>
              </w:rPr>
              <w:t>36200</w:t>
            </w:r>
          </w:p>
        </w:tc>
        <w:tc>
          <w:tcPr>
            <w:tcW w:w="1479" w:type="dxa"/>
          </w:tcPr>
          <w:p w14:paraId="2F632B92" w14:textId="77777777" w:rsidR="001D5211" w:rsidRPr="00340914" w:rsidRDefault="001D5211" w:rsidP="00840AC0">
            <w:pPr>
              <w:pStyle w:val="TAC"/>
              <w:rPr>
                <w:rFonts w:cs="Arial"/>
              </w:rPr>
            </w:pPr>
            <w:r w:rsidRPr="00340914">
              <w:rPr>
                <w:rFonts w:cs="Arial"/>
              </w:rPr>
              <w:t>36200 – 36349</w:t>
            </w:r>
          </w:p>
        </w:tc>
      </w:tr>
      <w:tr w:rsidR="001D5211" w:rsidRPr="00340914" w14:paraId="7D01371B" w14:textId="77777777" w:rsidTr="001D5211">
        <w:tc>
          <w:tcPr>
            <w:tcW w:w="1067" w:type="dxa"/>
          </w:tcPr>
          <w:p w14:paraId="1F1DBD40" w14:textId="77777777" w:rsidR="001D5211" w:rsidRPr="00340914" w:rsidRDefault="001D5211" w:rsidP="00840AC0">
            <w:pPr>
              <w:pStyle w:val="TAC"/>
              <w:rPr>
                <w:rFonts w:cs="Arial"/>
              </w:rPr>
            </w:pPr>
            <w:r w:rsidRPr="00340914">
              <w:rPr>
                <w:rFonts w:cs="Arial"/>
              </w:rPr>
              <w:t>35</w:t>
            </w:r>
          </w:p>
        </w:tc>
        <w:tc>
          <w:tcPr>
            <w:tcW w:w="1345" w:type="dxa"/>
          </w:tcPr>
          <w:p w14:paraId="52F1F48D" w14:textId="77777777" w:rsidR="001D5211" w:rsidRPr="00340914" w:rsidRDefault="001D5211" w:rsidP="00840AC0">
            <w:pPr>
              <w:pStyle w:val="TAR"/>
              <w:ind w:right="175"/>
              <w:rPr>
                <w:rFonts w:cs="Arial"/>
              </w:rPr>
            </w:pPr>
            <w:r w:rsidRPr="00340914">
              <w:rPr>
                <w:rFonts w:cs="Arial"/>
              </w:rPr>
              <w:t>1850</w:t>
            </w:r>
          </w:p>
        </w:tc>
        <w:tc>
          <w:tcPr>
            <w:tcW w:w="1231" w:type="dxa"/>
          </w:tcPr>
          <w:p w14:paraId="273F96D2" w14:textId="77777777" w:rsidR="001D5211" w:rsidRPr="00340914" w:rsidRDefault="001D5211" w:rsidP="00840AC0">
            <w:pPr>
              <w:pStyle w:val="TAR"/>
              <w:ind w:right="33"/>
              <w:rPr>
                <w:rFonts w:cs="Arial"/>
              </w:rPr>
            </w:pPr>
            <w:r w:rsidRPr="00340914">
              <w:rPr>
                <w:rFonts w:cs="Arial"/>
              </w:rPr>
              <w:t>36350</w:t>
            </w:r>
          </w:p>
        </w:tc>
        <w:tc>
          <w:tcPr>
            <w:tcW w:w="1558" w:type="dxa"/>
          </w:tcPr>
          <w:p w14:paraId="4D89C8B6" w14:textId="77777777" w:rsidR="001D5211" w:rsidRPr="00340914" w:rsidRDefault="001D5211" w:rsidP="00840AC0">
            <w:pPr>
              <w:pStyle w:val="TAC"/>
              <w:rPr>
                <w:rFonts w:cs="Arial"/>
              </w:rPr>
            </w:pPr>
            <w:r w:rsidRPr="00340914">
              <w:rPr>
                <w:rFonts w:cs="Arial"/>
              </w:rPr>
              <w:t>36350 – 36949</w:t>
            </w:r>
          </w:p>
        </w:tc>
        <w:tc>
          <w:tcPr>
            <w:tcW w:w="1497" w:type="dxa"/>
          </w:tcPr>
          <w:p w14:paraId="39E5C077" w14:textId="77777777" w:rsidR="001D5211" w:rsidRPr="00340914" w:rsidRDefault="001D5211" w:rsidP="00840AC0">
            <w:pPr>
              <w:pStyle w:val="TAR"/>
              <w:ind w:right="290"/>
              <w:rPr>
                <w:rFonts w:cs="Arial"/>
              </w:rPr>
            </w:pPr>
            <w:r w:rsidRPr="00340914">
              <w:rPr>
                <w:rFonts w:cs="Arial"/>
              </w:rPr>
              <w:t>1850</w:t>
            </w:r>
          </w:p>
        </w:tc>
        <w:tc>
          <w:tcPr>
            <w:tcW w:w="1452" w:type="dxa"/>
          </w:tcPr>
          <w:p w14:paraId="3E15609C" w14:textId="77777777" w:rsidR="001D5211" w:rsidRPr="00340914" w:rsidRDefault="001D5211" w:rsidP="00840AC0">
            <w:pPr>
              <w:pStyle w:val="TAR"/>
              <w:ind w:right="176"/>
              <w:rPr>
                <w:rFonts w:cs="Arial"/>
              </w:rPr>
            </w:pPr>
            <w:r w:rsidRPr="00340914">
              <w:rPr>
                <w:rFonts w:cs="Arial"/>
              </w:rPr>
              <w:t>36350</w:t>
            </w:r>
          </w:p>
        </w:tc>
        <w:tc>
          <w:tcPr>
            <w:tcW w:w="1479" w:type="dxa"/>
          </w:tcPr>
          <w:p w14:paraId="5528102B" w14:textId="77777777" w:rsidR="001D5211" w:rsidRPr="00340914" w:rsidRDefault="001D5211" w:rsidP="00840AC0">
            <w:pPr>
              <w:pStyle w:val="TAC"/>
              <w:rPr>
                <w:rFonts w:cs="Arial"/>
              </w:rPr>
            </w:pPr>
            <w:r w:rsidRPr="00340914">
              <w:rPr>
                <w:rFonts w:cs="Arial"/>
              </w:rPr>
              <w:t>36350 – 36949</w:t>
            </w:r>
          </w:p>
        </w:tc>
      </w:tr>
      <w:tr w:rsidR="001D5211" w:rsidRPr="00340914" w14:paraId="69EA9530" w14:textId="77777777" w:rsidTr="001D5211">
        <w:tc>
          <w:tcPr>
            <w:tcW w:w="1067" w:type="dxa"/>
          </w:tcPr>
          <w:p w14:paraId="32ABFFD2" w14:textId="77777777" w:rsidR="001D5211" w:rsidRPr="00340914" w:rsidRDefault="001D5211" w:rsidP="00840AC0">
            <w:pPr>
              <w:pStyle w:val="TAC"/>
              <w:rPr>
                <w:rFonts w:cs="Arial"/>
              </w:rPr>
            </w:pPr>
            <w:r w:rsidRPr="00340914">
              <w:rPr>
                <w:rFonts w:cs="Arial"/>
              </w:rPr>
              <w:t>36</w:t>
            </w:r>
          </w:p>
        </w:tc>
        <w:tc>
          <w:tcPr>
            <w:tcW w:w="1345" w:type="dxa"/>
          </w:tcPr>
          <w:p w14:paraId="0B81DC41" w14:textId="77777777" w:rsidR="001D5211" w:rsidRPr="00340914" w:rsidRDefault="001D5211" w:rsidP="00840AC0">
            <w:pPr>
              <w:pStyle w:val="TAR"/>
              <w:ind w:right="175"/>
              <w:rPr>
                <w:rFonts w:cs="Arial"/>
              </w:rPr>
            </w:pPr>
            <w:r w:rsidRPr="00340914">
              <w:rPr>
                <w:rFonts w:cs="Arial"/>
              </w:rPr>
              <w:t>1930</w:t>
            </w:r>
          </w:p>
        </w:tc>
        <w:tc>
          <w:tcPr>
            <w:tcW w:w="1231" w:type="dxa"/>
          </w:tcPr>
          <w:p w14:paraId="0FEB6F99" w14:textId="77777777" w:rsidR="001D5211" w:rsidRPr="00340914" w:rsidRDefault="001D5211" w:rsidP="00840AC0">
            <w:pPr>
              <w:pStyle w:val="TAR"/>
              <w:ind w:right="33"/>
              <w:rPr>
                <w:rFonts w:cs="Arial"/>
              </w:rPr>
            </w:pPr>
            <w:r w:rsidRPr="00340914">
              <w:rPr>
                <w:rFonts w:cs="Arial"/>
              </w:rPr>
              <w:t>36950</w:t>
            </w:r>
          </w:p>
        </w:tc>
        <w:tc>
          <w:tcPr>
            <w:tcW w:w="1558" w:type="dxa"/>
          </w:tcPr>
          <w:p w14:paraId="56250D15" w14:textId="77777777" w:rsidR="001D5211" w:rsidRPr="00340914" w:rsidRDefault="001D5211" w:rsidP="00840AC0">
            <w:pPr>
              <w:pStyle w:val="TAC"/>
              <w:rPr>
                <w:rFonts w:cs="Arial"/>
              </w:rPr>
            </w:pPr>
            <w:r w:rsidRPr="00340914">
              <w:rPr>
                <w:rFonts w:cs="Arial"/>
              </w:rPr>
              <w:t>36950 – 37549</w:t>
            </w:r>
          </w:p>
        </w:tc>
        <w:tc>
          <w:tcPr>
            <w:tcW w:w="1497" w:type="dxa"/>
          </w:tcPr>
          <w:p w14:paraId="6673C9ED" w14:textId="77777777" w:rsidR="001D5211" w:rsidRPr="00340914" w:rsidRDefault="001D5211" w:rsidP="00840AC0">
            <w:pPr>
              <w:pStyle w:val="TAR"/>
              <w:ind w:right="290"/>
              <w:rPr>
                <w:rFonts w:cs="Arial"/>
              </w:rPr>
            </w:pPr>
            <w:r w:rsidRPr="00340914">
              <w:rPr>
                <w:rFonts w:cs="Arial"/>
              </w:rPr>
              <w:t>1930</w:t>
            </w:r>
          </w:p>
        </w:tc>
        <w:tc>
          <w:tcPr>
            <w:tcW w:w="1452" w:type="dxa"/>
          </w:tcPr>
          <w:p w14:paraId="03166723" w14:textId="77777777" w:rsidR="001D5211" w:rsidRPr="00340914" w:rsidRDefault="001D5211" w:rsidP="00840AC0">
            <w:pPr>
              <w:pStyle w:val="TAR"/>
              <w:ind w:right="176"/>
              <w:rPr>
                <w:rFonts w:cs="Arial"/>
              </w:rPr>
            </w:pPr>
            <w:r w:rsidRPr="00340914">
              <w:rPr>
                <w:rFonts w:cs="Arial"/>
              </w:rPr>
              <w:t>36950</w:t>
            </w:r>
          </w:p>
        </w:tc>
        <w:tc>
          <w:tcPr>
            <w:tcW w:w="1479" w:type="dxa"/>
          </w:tcPr>
          <w:p w14:paraId="0D7F5B9F" w14:textId="77777777" w:rsidR="001D5211" w:rsidRPr="00340914" w:rsidRDefault="001D5211" w:rsidP="00840AC0">
            <w:pPr>
              <w:pStyle w:val="TAC"/>
              <w:rPr>
                <w:rFonts w:cs="Arial"/>
              </w:rPr>
            </w:pPr>
            <w:r w:rsidRPr="00340914">
              <w:rPr>
                <w:rFonts w:cs="Arial"/>
              </w:rPr>
              <w:t>36950 – 37549</w:t>
            </w:r>
          </w:p>
        </w:tc>
      </w:tr>
      <w:tr w:rsidR="001D5211" w:rsidRPr="00340914" w14:paraId="5030AE95" w14:textId="77777777" w:rsidTr="001D5211">
        <w:tc>
          <w:tcPr>
            <w:tcW w:w="1067" w:type="dxa"/>
          </w:tcPr>
          <w:p w14:paraId="676A4CA5" w14:textId="77777777" w:rsidR="001D5211" w:rsidRPr="00340914" w:rsidRDefault="001D5211" w:rsidP="00840AC0">
            <w:pPr>
              <w:pStyle w:val="TAC"/>
              <w:rPr>
                <w:rFonts w:cs="Arial"/>
              </w:rPr>
            </w:pPr>
            <w:r w:rsidRPr="00340914">
              <w:rPr>
                <w:rFonts w:cs="Arial"/>
              </w:rPr>
              <w:t>37</w:t>
            </w:r>
          </w:p>
        </w:tc>
        <w:tc>
          <w:tcPr>
            <w:tcW w:w="1345" w:type="dxa"/>
          </w:tcPr>
          <w:p w14:paraId="740B3998" w14:textId="77777777" w:rsidR="001D5211" w:rsidRPr="00340914" w:rsidRDefault="001D5211" w:rsidP="00840AC0">
            <w:pPr>
              <w:pStyle w:val="TAR"/>
              <w:ind w:right="175"/>
              <w:rPr>
                <w:rFonts w:cs="Arial"/>
              </w:rPr>
            </w:pPr>
            <w:r w:rsidRPr="00340914">
              <w:rPr>
                <w:rFonts w:cs="Arial"/>
              </w:rPr>
              <w:t>1910</w:t>
            </w:r>
          </w:p>
        </w:tc>
        <w:tc>
          <w:tcPr>
            <w:tcW w:w="1231" w:type="dxa"/>
          </w:tcPr>
          <w:p w14:paraId="6DAD6C62" w14:textId="77777777" w:rsidR="001D5211" w:rsidRPr="00340914" w:rsidRDefault="001D5211" w:rsidP="00840AC0">
            <w:pPr>
              <w:pStyle w:val="TAR"/>
              <w:ind w:right="33"/>
              <w:rPr>
                <w:rFonts w:cs="Arial"/>
              </w:rPr>
            </w:pPr>
            <w:r w:rsidRPr="00340914">
              <w:rPr>
                <w:rFonts w:cs="Arial"/>
              </w:rPr>
              <w:t>37550</w:t>
            </w:r>
          </w:p>
        </w:tc>
        <w:tc>
          <w:tcPr>
            <w:tcW w:w="1558" w:type="dxa"/>
          </w:tcPr>
          <w:p w14:paraId="3123E8A8" w14:textId="77777777" w:rsidR="001D5211" w:rsidRPr="00340914" w:rsidRDefault="001D5211" w:rsidP="00840AC0">
            <w:pPr>
              <w:pStyle w:val="TAC"/>
              <w:rPr>
                <w:rFonts w:cs="Arial"/>
              </w:rPr>
            </w:pPr>
            <w:r w:rsidRPr="00340914">
              <w:rPr>
                <w:rFonts w:cs="Arial"/>
              </w:rPr>
              <w:t>37550 – 37749</w:t>
            </w:r>
          </w:p>
        </w:tc>
        <w:tc>
          <w:tcPr>
            <w:tcW w:w="1497" w:type="dxa"/>
          </w:tcPr>
          <w:p w14:paraId="49A15504" w14:textId="77777777" w:rsidR="001D5211" w:rsidRPr="00340914" w:rsidRDefault="001D5211" w:rsidP="00840AC0">
            <w:pPr>
              <w:pStyle w:val="TAR"/>
              <w:ind w:right="290"/>
              <w:rPr>
                <w:rFonts w:cs="Arial"/>
              </w:rPr>
            </w:pPr>
            <w:r w:rsidRPr="00340914">
              <w:rPr>
                <w:rFonts w:cs="Arial"/>
              </w:rPr>
              <w:t>1910</w:t>
            </w:r>
          </w:p>
        </w:tc>
        <w:tc>
          <w:tcPr>
            <w:tcW w:w="1452" w:type="dxa"/>
          </w:tcPr>
          <w:p w14:paraId="4D474814" w14:textId="77777777" w:rsidR="001D5211" w:rsidRPr="00340914" w:rsidRDefault="001D5211" w:rsidP="00840AC0">
            <w:pPr>
              <w:pStyle w:val="TAR"/>
              <w:ind w:right="176"/>
              <w:rPr>
                <w:rFonts w:cs="Arial"/>
              </w:rPr>
            </w:pPr>
            <w:r w:rsidRPr="00340914">
              <w:rPr>
                <w:rFonts w:cs="Arial"/>
              </w:rPr>
              <w:t>37550</w:t>
            </w:r>
          </w:p>
        </w:tc>
        <w:tc>
          <w:tcPr>
            <w:tcW w:w="1479" w:type="dxa"/>
          </w:tcPr>
          <w:p w14:paraId="42A50800" w14:textId="77777777" w:rsidR="001D5211" w:rsidRPr="00340914" w:rsidRDefault="001D5211" w:rsidP="00840AC0">
            <w:pPr>
              <w:pStyle w:val="TAC"/>
              <w:rPr>
                <w:rFonts w:cs="Arial"/>
              </w:rPr>
            </w:pPr>
            <w:r w:rsidRPr="00340914">
              <w:rPr>
                <w:rFonts w:cs="Arial"/>
              </w:rPr>
              <w:t>37550 – 37749</w:t>
            </w:r>
          </w:p>
        </w:tc>
      </w:tr>
      <w:tr w:rsidR="001D5211" w:rsidRPr="00340914" w14:paraId="77BE6298" w14:textId="77777777" w:rsidTr="001D5211">
        <w:tc>
          <w:tcPr>
            <w:tcW w:w="1067" w:type="dxa"/>
          </w:tcPr>
          <w:p w14:paraId="76A66803" w14:textId="77777777" w:rsidR="001D5211" w:rsidRPr="00340914" w:rsidRDefault="001D5211" w:rsidP="00840AC0">
            <w:pPr>
              <w:pStyle w:val="TAC"/>
              <w:rPr>
                <w:rFonts w:cs="Arial"/>
              </w:rPr>
            </w:pPr>
            <w:r w:rsidRPr="00340914">
              <w:rPr>
                <w:rFonts w:cs="Arial"/>
              </w:rPr>
              <w:t>38</w:t>
            </w:r>
          </w:p>
        </w:tc>
        <w:tc>
          <w:tcPr>
            <w:tcW w:w="1345" w:type="dxa"/>
          </w:tcPr>
          <w:p w14:paraId="68F12BC8" w14:textId="77777777" w:rsidR="001D5211" w:rsidRPr="00340914" w:rsidRDefault="001D5211" w:rsidP="00840AC0">
            <w:pPr>
              <w:pStyle w:val="TAR"/>
              <w:ind w:right="175"/>
              <w:rPr>
                <w:rFonts w:cs="Arial"/>
              </w:rPr>
            </w:pPr>
            <w:r w:rsidRPr="00340914">
              <w:rPr>
                <w:rFonts w:cs="Arial"/>
              </w:rPr>
              <w:t>2570</w:t>
            </w:r>
          </w:p>
        </w:tc>
        <w:tc>
          <w:tcPr>
            <w:tcW w:w="1231" w:type="dxa"/>
          </w:tcPr>
          <w:p w14:paraId="072978B1" w14:textId="77777777" w:rsidR="001D5211" w:rsidRPr="00340914" w:rsidRDefault="001D5211" w:rsidP="00840AC0">
            <w:pPr>
              <w:pStyle w:val="TAR"/>
              <w:ind w:right="33"/>
              <w:rPr>
                <w:rFonts w:cs="Arial"/>
              </w:rPr>
            </w:pPr>
            <w:r w:rsidRPr="00340914">
              <w:rPr>
                <w:rFonts w:cs="Arial"/>
              </w:rPr>
              <w:t>37750</w:t>
            </w:r>
          </w:p>
        </w:tc>
        <w:tc>
          <w:tcPr>
            <w:tcW w:w="1558" w:type="dxa"/>
          </w:tcPr>
          <w:p w14:paraId="5D07DA64" w14:textId="77777777" w:rsidR="001D5211" w:rsidRPr="00340914" w:rsidRDefault="001D5211" w:rsidP="00840AC0">
            <w:pPr>
              <w:pStyle w:val="TAC"/>
              <w:rPr>
                <w:rFonts w:cs="Arial"/>
              </w:rPr>
            </w:pPr>
            <w:r w:rsidRPr="00340914">
              <w:rPr>
                <w:rFonts w:cs="Arial"/>
              </w:rPr>
              <w:t>37750 – 38249</w:t>
            </w:r>
          </w:p>
        </w:tc>
        <w:tc>
          <w:tcPr>
            <w:tcW w:w="1497" w:type="dxa"/>
          </w:tcPr>
          <w:p w14:paraId="11522218" w14:textId="77777777" w:rsidR="001D5211" w:rsidRPr="00340914" w:rsidRDefault="001D5211" w:rsidP="00840AC0">
            <w:pPr>
              <w:pStyle w:val="TAR"/>
              <w:ind w:right="290"/>
              <w:rPr>
                <w:rFonts w:cs="Arial"/>
              </w:rPr>
            </w:pPr>
            <w:r w:rsidRPr="00340914">
              <w:rPr>
                <w:rFonts w:cs="Arial"/>
              </w:rPr>
              <w:t>2570</w:t>
            </w:r>
          </w:p>
        </w:tc>
        <w:tc>
          <w:tcPr>
            <w:tcW w:w="1452" w:type="dxa"/>
          </w:tcPr>
          <w:p w14:paraId="16F2BE8D" w14:textId="77777777" w:rsidR="001D5211" w:rsidRPr="00340914" w:rsidRDefault="001D5211" w:rsidP="00840AC0">
            <w:pPr>
              <w:pStyle w:val="TAR"/>
              <w:ind w:right="176"/>
              <w:rPr>
                <w:rFonts w:cs="Arial"/>
              </w:rPr>
            </w:pPr>
            <w:r w:rsidRPr="00340914">
              <w:rPr>
                <w:rFonts w:cs="Arial"/>
              </w:rPr>
              <w:t>37750</w:t>
            </w:r>
          </w:p>
        </w:tc>
        <w:tc>
          <w:tcPr>
            <w:tcW w:w="1479" w:type="dxa"/>
          </w:tcPr>
          <w:p w14:paraId="7984D3CD" w14:textId="77777777" w:rsidR="001D5211" w:rsidRPr="00340914" w:rsidRDefault="001D5211" w:rsidP="00840AC0">
            <w:pPr>
              <w:pStyle w:val="TAC"/>
              <w:rPr>
                <w:rFonts w:cs="Arial"/>
              </w:rPr>
            </w:pPr>
            <w:r w:rsidRPr="00340914">
              <w:rPr>
                <w:rFonts w:cs="Arial"/>
              </w:rPr>
              <w:t>37750 – 38249</w:t>
            </w:r>
          </w:p>
        </w:tc>
      </w:tr>
      <w:tr w:rsidR="001D5211" w:rsidRPr="00340914" w14:paraId="44CD86DC" w14:textId="77777777" w:rsidTr="001D5211">
        <w:tc>
          <w:tcPr>
            <w:tcW w:w="1067" w:type="dxa"/>
          </w:tcPr>
          <w:p w14:paraId="5DD95CA0" w14:textId="77777777" w:rsidR="001D5211" w:rsidRPr="00340914" w:rsidRDefault="001D5211" w:rsidP="00840AC0">
            <w:pPr>
              <w:pStyle w:val="TAC"/>
              <w:rPr>
                <w:rFonts w:cs="Arial"/>
              </w:rPr>
            </w:pPr>
            <w:r w:rsidRPr="00340914">
              <w:rPr>
                <w:rFonts w:cs="Arial"/>
              </w:rPr>
              <w:t>39</w:t>
            </w:r>
          </w:p>
        </w:tc>
        <w:tc>
          <w:tcPr>
            <w:tcW w:w="1345" w:type="dxa"/>
          </w:tcPr>
          <w:p w14:paraId="76C34641" w14:textId="77777777" w:rsidR="001D5211" w:rsidRPr="00340914" w:rsidRDefault="001D5211" w:rsidP="00840AC0">
            <w:pPr>
              <w:pStyle w:val="TAR"/>
              <w:ind w:right="175"/>
              <w:rPr>
                <w:rFonts w:cs="Arial"/>
              </w:rPr>
            </w:pPr>
            <w:r w:rsidRPr="00340914">
              <w:rPr>
                <w:rFonts w:cs="Arial"/>
              </w:rPr>
              <w:t>1880</w:t>
            </w:r>
          </w:p>
        </w:tc>
        <w:tc>
          <w:tcPr>
            <w:tcW w:w="1231" w:type="dxa"/>
          </w:tcPr>
          <w:p w14:paraId="3C6B2D8A" w14:textId="77777777" w:rsidR="001D5211" w:rsidRPr="00340914" w:rsidRDefault="001D5211" w:rsidP="00840AC0">
            <w:pPr>
              <w:pStyle w:val="TAR"/>
              <w:ind w:right="33"/>
              <w:rPr>
                <w:rFonts w:cs="Arial"/>
              </w:rPr>
            </w:pPr>
            <w:r w:rsidRPr="00340914">
              <w:rPr>
                <w:rFonts w:cs="Arial"/>
              </w:rPr>
              <w:t>38250</w:t>
            </w:r>
          </w:p>
        </w:tc>
        <w:tc>
          <w:tcPr>
            <w:tcW w:w="1558" w:type="dxa"/>
          </w:tcPr>
          <w:p w14:paraId="76BEDFC5" w14:textId="77777777" w:rsidR="001D5211" w:rsidRPr="00340914" w:rsidRDefault="001D5211" w:rsidP="00840AC0">
            <w:pPr>
              <w:pStyle w:val="TAC"/>
              <w:rPr>
                <w:rFonts w:cs="Arial"/>
              </w:rPr>
            </w:pPr>
            <w:r w:rsidRPr="00340914">
              <w:rPr>
                <w:rFonts w:cs="Arial"/>
              </w:rPr>
              <w:t>38250 – 38649</w:t>
            </w:r>
          </w:p>
        </w:tc>
        <w:tc>
          <w:tcPr>
            <w:tcW w:w="1497" w:type="dxa"/>
          </w:tcPr>
          <w:p w14:paraId="139B8433" w14:textId="77777777" w:rsidR="001D5211" w:rsidRPr="00340914" w:rsidRDefault="001D5211" w:rsidP="00840AC0">
            <w:pPr>
              <w:pStyle w:val="TAR"/>
              <w:ind w:right="290"/>
              <w:rPr>
                <w:rFonts w:cs="Arial"/>
              </w:rPr>
            </w:pPr>
            <w:r w:rsidRPr="00340914">
              <w:rPr>
                <w:rFonts w:cs="Arial"/>
              </w:rPr>
              <w:t>1880</w:t>
            </w:r>
          </w:p>
        </w:tc>
        <w:tc>
          <w:tcPr>
            <w:tcW w:w="1452" w:type="dxa"/>
          </w:tcPr>
          <w:p w14:paraId="502B6747" w14:textId="77777777" w:rsidR="001D5211" w:rsidRPr="00340914" w:rsidRDefault="001D5211" w:rsidP="00840AC0">
            <w:pPr>
              <w:pStyle w:val="TAR"/>
              <w:ind w:right="176"/>
              <w:rPr>
                <w:rFonts w:cs="Arial"/>
              </w:rPr>
            </w:pPr>
            <w:r w:rsidRPr="00340914">
              <w:rPr>
                <w:rFonts w:cs="Arial"/>
              </w:rPr>
              <w:t>38250</w:t>
            </w:r>
          </w:p>
        </w:tc>
        <w:tc>
          <w:tcPr>
            <w:tcW w:w="1479" w:type="dxa"/>
          </w:tcPr>
          <w:p w14:paraId="2C25E4F6" w14:textId="77777777" w:rsidR="001D5211" w:rsidRPr="00340914" w:rsidRDefault="001D5211" w:rsidP="00840AC0">
            <w:pPr>
              <w:pStyle w:val="TAC"/>
              <w:rPr>
                <w:rFonts w:cs="Arial"/>
              </w:rPr>
            </w:pPr>
            <w:r w:rsidRPr="00340914">
              <w:rPr>
                <w:rFonts w:cs="Arial"/>
              </w:rPr>
              <w:t>38250 – 38649</w:t>
            </w:r>
          </w:p>
        </w:tc>
      </w:tr>
      <w:tr w:rsidR="001D5211" w:rsidRPr="00340914" w14:paraId="6C24F87B" w14:textId="77777777" w:rsidTr="001D5211">
        <w:tc>
          <w:tcPr>
            <w:tcW w:w="1067" w:type="dxa"/>
          </w:tcPr>
          <w:p w14:paraId="1BBB896E" w14:textId="77777777" w:rsidR="001D5211" w:rsidRPr="00340914" w:rsidRDefault="001D5211" w:rsidP="00840AC0">
            <w:pPr>
              <w:pStyle w:val="TAC"/>
              <w:rPr>
                <w:rFonts w:cs="Arial"/>
              </w:rPr>
            </w:pPr>
            <w:r w:rsidRPr="00340914">
              <w:rPr>
                <w:rFonts w:cs="Arial"/>
              </w:rPr>
              <w:t>40</w:t>
            </w:r>
          </w:p>
        </w:tc>
        <w:tc>
          <w:tcPr>
            <w:tcW w:w="1345" w:type="dxa"/>
          </w:tcPr>
          <w:p w14:paraId="0493FCD5" w14:textId="77777777" w:rsidR="001D5211" w:rsidRPr="00340914" w:rsidRDefault="001D5211" w:rsidP="00840AC0">
            <w:pPr>
              <w:pStyle w:val="TAR"/>
              <w:ind w:right="175"/>
              <w:rPr>
                <w:rFonts w:cs="Arial"/>
              </w:rPr>
            </w:pPr>
            <w:r w:rsidRPr="00340914">
              <w:rPr>
                <w:rFonts w:cs="Arial"/>
              </w:rPr>
              <w:t>2300</w:t>
            </w:r>
          </w:p>
        </w:tc>
        <w:tc>
          <w:tcPr>
            <w:tcW w:w="1231" w:type="dxa"/>
          </w:tcPr>
          <w:p w14:paraId="3C572FE0" w14:textId="77777777" w:rsidR="001D5211" w:rsidRPr="00340914" w:rsidRDefault="001D5211" w:rsidP="00840AC0">
            <w:pPr>
              <w:pStyle w:val="TAR"/>
              <w:ind w:right="33"/>
              <w:rPr>
                <w:rFonts w:cs="Arial"/>
              </w:rPr>
            </w:pPr>
            <w:r w:rsidRPr="00340914">
              <w:rPr>
                <w:rFonts w:cs="Arial"/>
              </w:rPr>
              <w:t>38650</w:t>
            </w:r>
          </w:p>
        </w:tc>
        <w:tc>
          <w:tcPr>
            <w:tcW w:w="1558" w:type="dxa"/>
          </w:tcPr>
          <w:p w14:paraId="77D47C90" w14:textId="77777777" w:rsidR="001D5211" w:rsidRPr="00340914" w:rsidRDefault="001D5211" w:rsidP="00840AC0">
            <w:pPr>
              <w:pStyle w:val="TAC"/>
              <w:rPr>
                <w:rFonts w:cs="Arial"/>
              </w:rPr>
            </w:pPr>
            <w:r w:rsidRPr="00340914">
              <w:rPr>
                <w:rFonts w:cs="Arial"/>
              </w:rPr>
              <w:t>38650 – 39649</w:t>
            </w:r>
          </w:p>
        </w:tc>
        <w:tc>
          <w:tcPr>
            <w:tcW w:w="1497" w:type="dxa"/>
          </w:tcPr>
          <w:p w14:paraId="2DBB9880" w14:textId="77777777" w:rsidR="001D5211" w:rsidRPr="00340914" w:rsidRDefault="001D5211" w:rsidP="00840AC0">
            <w:pPr>
              <w:pStyle w:val="TAR"/>
              <w:ind w:right="290"/>
              <w:rPr>
                <w:rFonts w:cs="Arial"/>
              </w:rPr>
            </w:pPr>
            <w:r w:rsidRPr="00340914">
              <w:rPr>
                <w:rFonts w:cs="Arial"/>
              </w:rPr>
              <w:t>2300</w:t>
            </w:r>
          </w:p>
        </w:tc>
        <w:tc>
          <w:tcPr>
            <w:tcW w:w="1452" w:type="dxa"/>
          </w:tcPr>
          <w:p w14:paraId="10D62777" w14:textId="77777777" w:rsidR="001D5211" w:rsidRPr="00340914" w:rsidRDefault="001D5211" w:rsidP="00840AC0">
            <w:pPr>
              <w:pStyle w:val="TAR"/>
              <w:ind w:right="176"/>
              <w:rPr>
                <w:rFonts w:cs="Arial"/>
              </w:rPr>
            </w:pPr>
            <w:r w:rsidRPr="00340914">
              <w:rPr>
                <w:rFonts w:cs="Arial"/>
              </w:rPr>
              <w:t>38650</w:t>
            </w:r>
          </w:p>
        </w:tc>
        <w:tc>
          <w:tcPr>
            <w:tcW w:w="1479" w:type="dxa"/>
          </w:tcPr>
          <w:p w14:paraId="02B4C638" w14:textId="77777777" w:rsidR="001D5211" w:rsidRPr="00340914" w:rsidRDefault="001D5211" w:rsidP="00840AC0">
            <w:pPr>
              <w:pStyle w:val="TAC"/>
              <w:rPr>
                <w:rFonts w:cs="Arial"/>
              </w:rPr>
            </w:pPr>
            <w:r w:rsidRPr="00340914">
              <w:rPr>
                <w:rFonts w:cs="Arial"/>
              </w:rPr>
              <w:t>38650 – 39649</w:t>
            </w:r>
          </w:p>
        </w:tc>
      </w:tr>
      <w:tr w:rsidR="001D5211" w:rsidRPr="00340914" w14:paraId="469E050E" w14:textId="77777777" w:rsidTr="001D5211">
        <w:tc>
          <w:tcPr>
            <w:tcW w:w="1067" w:type="dxa"/>
          </w:tcPr>
          <w:p w14:paraId="615D71FB" w14:textId="77777777" w:rsidR="001D5211" w:rsidRPr="00340914" w:rsidRDefault="001D5211" w:rsidP="00840AC0">
            <w:pPr>
              <w:pStyle w:val="TAC"/>
              <w:rPr>
                <w:rFonts w:cs="Arial"/>
              </w:rPr>
            </w:pPr>
            <w:r w:rsidRPr="00340914">
              <w:rPr>
                <w:rFonts w:cs="Arial"/>
              </w:rPr>
              <w:t>41</w:t>
            </w:r>
          </w:p>
        </w:tc>
        <w:tc>
          <w:tcPr>
            <w:tcW w:w="1345" w:type="dxa"/>
          </w:tcPr>
          <w:p w14:paraId="58EA9F4C" w14:textId="77777777" w:rsidR="001D5211" w:rsidRPr="00340914" w:rsidRDefault="001D5211" w:rsidP="00840AC0">
            <w:pPr>
              <w:pStyle w:val="TAR"/>
              <w:ind w:right="175"/>
              <w:rPr>
                <w:rFonts w:cs="Arial"/>
              </w:rPr>
            </w:pPr>
            <w:r w:rsidRPr="00340914">
              <w:rPr>
                <w:rFonts w:cs="Arial"/>
              </w:rPr>
              <w:t>2496</w:t>
            </w:r>
          </w:p>
        </w:tc>
        <w:tc>
          <w:tcPr>
            <w:tcW w:w="1231" w:type="dxa"/>
          </w:tcPr>
          <w:p w14:paraId="3BEDFCC7" w14:textId="77777777" w:rsidR="001D5211" w:rsidRPr="00340914" w:rsidRDefault="001D5211" w:rsidP="00840AC0">
            <w:pPr>
              <w:pStyle w:val="TAR"/>
              <w:ind w:right="33"/>
              <w:rPr>
                <w:rFonts w:cs="Arial"/>
              </w:rPr>
            </w:pPr>
            <w:r w:rsidRPr="00340914">
              <w:rPr>
                <w:rFonts w:cs="Arial"/>
              </w:rPr>
              <w:t>39650</w:t>
            </w:r>
          </w:p>
        </w:tc>
        <w:tc>
          <w:tcPr>
            <w:tcW w:w="1558" w:type="dxa"/>
          </w:tcPr>
          <w:p w14:paraId="340733CA" w14:textId="77777777" w:rsidR="001D5211" w:rsidRPr="00340914" w:rsidRDefault="001D5211" w:rsidP="00840AC0">
            <w:pPr>
              <w:pStyle w:val="TAC"/>
              <w:rPr>
                <w:rFonts w:cs="Arial"/>
              </w:rPr>
            </w:pPr>
            <w:r w:rsidRPr="00340914">
              <w:rPr>
                <w:rFonts w:cs="Arial"/>
              </w:rPr>
              <w:t>39650 – 41589</w:t>
            </w:r>
          </w:p>
        </w:tc>
        <w:tc>
          <w:tcPr>
            <w:tcW w:w="1497" w:type="dxa"/>
          </w:tcPr>
          <w:p w14:paraId="135A8987" w14:textId="77777777" w:rsidR="001D5211" w:rsidRPr="00340914" w:rsidRDefault="001D5211" w:rsidP="00840AC0">
            <w:pPr>
              <w:pStyle w:val="TAR"/>
              <w:ind w:right="290"/>
              <w:rPr>
                <w:rFonts w:cs="Arial"/>
              </w:rPr>
            </w:pPr>
            <w:r w:rsidRPr="00340914">
              <w:rPr>
                <w:rFonts w:cs="Arial"/>
              </w:rPr>
              <w:t>2496</w:t>
            </w:r>
          </w:p>
        </w:tc>
        <w:tc>
          <w:tcPr>
            <w:tcW w:w="1452" w:type="dxa"/>
          </w:tcPr>
          <w:p w14:paraId="135ABBEA" w14:textId="77777777" w:rsidR="001D5211" w:rsidRPr="00340914" w:rsidRDefault="001D5211" w:rsidP="00840AC0">
            <w:pPr>
              <w:pStyle w:val="TAR"/>
              <w:ind w:right="176"/>
              <w:rPr>
                <w:rFonts w:cs="Arial"/>
              </w:rPr>
            </w:pPr>
            <w:r w:rsidRPr="00340914">
              <w:rPr>
                <w:rFonts w:cs="Arial"/>
              </w:rPr>
              <w:t>39650</w:t>
            </w:r>
          </w:p>
        </w:tc>
        <w:tc>
          <w:tcPr>
            <w:tcW w:w="1479" w:type="dxa"/>
          </w:tcPr>
          <w:p w14:paraId="1AE7B882" w14:textId="77777777" w:rsidR="001D5211" w:rsidRPr="00340914" w:rsidRDefault="001D5211" w:rsidP="00840AC0">
            <w:pPr>
              <w:pStyle w:val="TAC"/>
              <w:rPr>
                <w:rFonts w:cs="Arial"/>
              </w:rPr>
            </w:pPr>
            <w:r w:rsidRPr="00340914">
              <w:rPr>
                <w:rFonts w:cs="Arial"/>
              </w:rPr>
              <w:t xml:space="preserve">39650 – 41589 </w:t>
            </w:r>
          </w:p>
        </w:tc>
      </w:tr>
      <w:tr w:rsidR="001D5211" w:rsidRPr="00340914" w14:paraId="42EECAD0" w14:textId="77777777" w:rsidTr="001D5211">
        <w:tc>
          <w:tcPr>
            <w:tcW w:w="1067" w:type="dxa"/>
          </w:tcPr>
          <w:p w14:paraId="3734BBE9" w14:textId="77777777" w:rsidR="001D5211" w:rsidRPr="00340914" w:rsidRDefault="001D5211" w:rsidP="00840AC0">
            <w:pPr>
              <w:pStyle w:val="TAC"/>
              <w:rPr>
                <w:rFonts w:cs="Arial"/>
              </w:rPr>
            </w:pPr>
            <w:r w:rsidRPr="00340914">
              <w:rPr>
                <w:rFonts w:cs="Arial"/>
              </w:rPr>
              <w:t>42</w:t>
            </w:r>
          </w:p>
        </w:tc>
        <w:tc>
          <w:tcPr>
            <w:tcW w:w="1345" w:type="dxa"/>
          </w:tcPr>
          <w:p w14:paraId="7D199A9B" w14:textId="77777777" w:rsidR="001D5211" w:rsidRPr="00340914" w:rsidRDefault="001D5211" w:rsidP="00840AC0">
            <w:pPr>
              <w:pStyle w:val="TAR"/>
              <w:ind w:right="175"/>
              <w:rPr>
                <w:rFonts w:cs="Arial"/>
              </w:rPr>
            </w:pPr>
            <w:r w:rsidRPr="00340914">
              <w:rPr>
                <w:rFonts w:cs="Arial"/>
              </w:rPr>
              <w:t>3400</w:t>
            </w:r>
          </w:p>
        </w:tc>
        <w:tc>
          <w:tcPr>
            <w:tcW w:w="1231" w:type="dxa"/>
          </w:tcPr>
          <w:p w14:paraId="5A4D18A7" w14:textId="77777777" w:rsidR="001D5211" w:rsidRPr="00340914" w:rsidRDefault="001D5211" w:rsidP="00840AC0">
            <w:pPr>
              <w:pStyle w:val="TAR"/>
              <w:ind w:right="33"/>
              <w:rPr>
                <w:rFonts w:cs="Arial"/>
              </w:rPr>
            </w:pPr>
            <w:r w:rsidRPr="00340914">
              <w:rPr>
                <w:rFonts w:cs="Arial"/>
              </w:rPr>
              <w:t>41590</w:t>
            </w:r>
          </w:p>
        </w:tc>
        <w:tc>
          <w:tcPr>
            <w:tcW w:w="1558" w:type="dxa"/>
          </w:tcPr>
          <w:p w14:paraId="5AB7B1AE" w14:textId="77777777" w:rsidR="001D5211" w:rsidRPr="00340914" w:rsidRDefault="001D5211" w:rsidP="00840AC0">
            <w:pPr>
              <w:pStyle w:val="TAC"/>
              <w:rPr>
                <w:rFonts w:cs="Arial"/>
              </w:rPr>
            </w:pPr>
            <w:r w:rsidRPr="00340914">
              <w:rPr>
                <w:rFonts w:cs="Arial"/>
              </w:rPr>
              <w:t>41590 – 43589</w:t>
            </w:r>
          </w:p>
        </w:tc>
        <w:tc>
          <w:tcPr>
            <w:tcW w:w="1497" w:type="dxa"/>
          </w:tcPr>
          <w:p w14:paraId="54285972" w14:textId="77777777" w:rsidR="001D5211" w:rsidRPr="00340914" w:rsidRDefault="001D5211" w:rsidP="00840AC0">
            <w:pPr>
              <w:pStyle w:val="TAR"/>
              <w:ind w:right="290"/>
              <w:rPr>
                <w:rFonts w:cs="Arial"/>
              </w:rPr>
            </w:pPr>
            <w:r w:rsidRPr="00340914">
              <w:rPr>
                <w:rFonts w:cs="Arial"/>
              </w:rPr>
              <w:t>3400</w:t>
            </w:r>
          </w:p>
        </w:tc>
        <w:tc>
          <w:tcPr>
            <w:tcW w:w="1452" w:type="dxa"/>
          </w:tcPr>
          <w:p w14:paraId="2AFC4035" w14:textId="77777777" w:rsidR="001D5211" w:rsidRPr="00340914" w:rsidRDefault="001D5211" w:rsidP="00840AC0">
            <w:pPr>
              <w:pStyle w:val="TAR"/>
              <w:ind w:right="176"/>
              <w:rPr>
                <w:rFonts w:cs="Arial"/>
              </w:rPr>
            </w:pPr>
            <w:r w:rsidRPr="00340914">
              <w:rPr>
                <w:rFonts w:cs="Arial"/>
              </w:rPr>
              <w:t>41590</w:t>
            </w:r>
          </w:p>
        </w:tc>
        <w:tc>
          <w:tcPr>
            <w:tcW w:w="1479" w:type="dxa"/>
          </w:tcPr>
          <w:p w14:paraId="2A380A45" w14:textId="77777777" w:rsidR="001D5211" w:rsidRPr="00340914" w:rsidRDefault="001D5211" w:rsidP="00840AC0">
            <w:pPr>
              <w:pStyle w:val="TAC"/>
              <w:rPr>
                <w:rFonts w:cs="Arial"/>
              </w:rPr>
            </w:pPr>
            <w:r w:rsidRPr="00340914">
              <w:rPr>
                <w:rFonts w:cs="Arial"/>
              </w:rPr>
              <w:t>41590 – 43589</w:t>
            </w:r>
          </w:p>
        </w:tc>
      </w:tr>
      <w:tr w:rsidR="001D5211" w:rsidRPr="00340914" w14:paraId="2BAB160A" w14:textId="77777777" w:rsidTr="001D5211">
        <w:tc>
          <w:tcPr>
            <w:tcW w:w="1067" w:type="dxa"/>
          </w:tcPr>
          <w:p w14:paraId="5DE76DEB" w14:textId="77777777" w:rsidR="001D5211" w:rsidRPr="00340914" w:rsidRDefault="001D5211" w:rsidP="00840AC0">
            <w:pPr>
              <w:pStyle w:val="TAC"/>
              <w:rPr>
                <w:rFonts w:cs="Arial"/>
              </w:rPr>
            </w:pPr>
            <w:r w:rsidRPr="00340914">
              <w:rPr>
                <w:rFonts w:cs="Arial"/>
              </w:rPr>
              <w:t>43</w:t>
            </w:r>
          </w:p>
        </w:tc>
        <w:tc>
          <w:tcPr>
            <w:tcW w:w="1345" w:type="dxa"/>
          </w:tcPr>
          <w:p w14:paraId="1270C0D7" w14:textId="77777777" w:rsidR="001D5211" w:rsidRPr="00340914" w:rsidRDefault="001D5211" w:rsidP="00840AC0">
            <w:pPr>
              <w:pStyle w:val="TAR"/>
              <w:ind w:right="175"/>
              <w:rPr>
                <w:rFonts w:cs="Arial"/>
              </w:rPr>
            </w:pPr>
            <w:r w:rsidRPr="00340914">
              <w:rPr>
                <w:rFonts w:cs="Arial"/>
              </w:rPr>
              <w:t>3600</w:t>
            </w:r>
          </w:p>
        </w:tc>
        <w:tc>
          <w:tcPr>
            <w:tcW w:w="1231" w:type="dxa"/>
          </w:tcPr>
          <w:p w14:paraId="0AA2C43C" w14:textId="77777777" w:rsidR="001D5211" w:rsidRPr="00340914" w:rsidRDefault="001D5211" w:rsidP="00840AC0">
            <w:pPr>
              <w:pStyle w:val="TAR"/>
              <w:ind w:right="33"/>
              <w:rPr>
                <w:rFonts w:cs="Arial"/>
              </w:rPr>
            </w:pPr>
            <w:r w:rsidRPr="00340914">
              <w:rPr>
                <w:rFonts w:cs="Arial"/>
              </w:rPr>
              <w:t>43590</w:t>
            </w:r>
          </w:p>
        </w:tc>
        <w:tc>
          <w:tcPr>
            <w:tcW w:w="1558" w:type="dxa"/>
          </w:tcPr>
          <w:p w14:paraId="214EFA41" w14:textId="77777777" w:rsidR="001D5211" w:rsidRPr="00340914" w:rsidRDefault="001D5211" w:rsidP="00840AC0">
            <w:pPr>
              <w:pStyle w:val="TAC"/>
              <w:rPr>
                <w:rFonts w:cs="Arial"/>
              </w:rPr>
            </w:pPr>
            <w:r w:rsidRPr="00340914">
              <w:rPr>
                <w:rFonts w:cs="Arial"/>
              </w:rPr>
              <w:t>43590 – 45589</w:t>
            </w:r>
          </w:p>
        </w:tc>
        <w:tc>
          <w:tcPr>
            <w:tcW w:w="1497" w:type="dxa"/>
          </w:tcPr>
          <w:p w14:paraId="6DE35BE3" w14:textId="77777777" w:rsidR="001D5211" w:rsidRPr="00340914" w:rsidRDefault="001D5211" w:rsidP="00840AC0">
            <w:pPr>
              <w:pStyle w:val="TAR"/>
              <w:ind w:right="290"/>
              <w:rPr>
                <w:rFonts w:cs="Arial"/>
              </w:rPr>
            </w:pPr>
            <w:r w:rsidRPr="00340914">
              <w:rPr>
                <w:rFonts w:cs="Arial"/>
              </w:rPr>
              <w:t>3600</w:t>
            </w:r>
          </w:p>
        </w:tc>
        <w:tc>
          <w:tcPr>
            <w:tcW w:w="1452" w:type="dxa"/>
          </w:tcPr>
          <w:p w14:paraId="46491038" w14:textId="77777777" w:rsidR="001D5211" w:rsidRPr="00340914" w:rsidRDefault="001D5211" w:rsidP="00840AC0">
            <w:pPr>
              <w:pStyle w:val="TAR"/>
              <w:ind w:right="176"/>
              <w:rPr>
                <w:rFonts w:cs="Arial"/>
              </w:rPr>
            </w:pPr>
            <w:r w:rsidRPr="00340914">
              <w:rPr>
                <w:rFonts w:cs="Arial"/>
              </w:rPr>
              <w:t>43590</w:t>
            </w:r>
          </w:p>
        </w:tc>
        <w:tc>
          <w:tcPr>
            <w:tcW w:w="1479" w:type="dxa"/>
          </w:tcPr>
          <w:p w14:paraId="7C001ED0" w14:textId="77777777" w:rsidR="001D5211" w:rsidRPr="00340914" w:rsidRDefault="001D5211" w:rsidP="00840AC0">
            <w:pPr>
              <w:pStyle w:val="TAC"/>
              <w:rPr>
                <w:rFonts w:cs="Arial"/>
              </w:rPr>
            </w:pPr>
            <w:r w:rsidRPr="00340914">
              <w:rPr>
                <w:rFonts w:cs="Arial"/>
              </w:rPr>
              <w:t>43590 – 45589</w:t>
            </w:r>
          </w:p>
        </w:tc>
      </w:tr>
      <w:tr w:rsidR="001D5211" w:rsidRPr="00340914" w14:paraId="11717B2B" w14:textId="77777777" w:rsidTr="001D5211">
        <w:tc>
          <w:tcPr>
            <w:tcW w:w="1067" w:type="dxa"/>
          </w:tcPr>
          <w:p w14:paraId="5D793680" w14:textId="77777777" w:rsidR="001D5211" w:rsidRPr="00340914" w:rsidRDefault="001D5211" w:rsidP="00840AC0">
            <w:pPr>
              <w:pStyle w:val="TAC"/>
              <w:rPr>
                <w:rFonts w:cs="Arial"/>
              </w:rPr>
            </w:pPr>
            <w:r w:rsidRPr="00340914">
              <w:rPr>
                <w:rFonts w:cs="Arial"/>
              </w:rPr>
              <w:t>44</w:t>
            </w:r>
          </w:p>
        </w:tc>
        <w:tc>
          <w:tcPr>
            <w:tcW w:w="1345" w:type="dxa"/>
          </w:tcPr>
          <w:p w14:paraId="0E2CC789" w14:textId="77777777" w:rsidR="001D5211" w:rsidRPr="00340914" w:rsidRDefault="001D5211" w:rsidP="00840AC0">
            <w:pPr>
              <w:pStyle w:val="TAR"/>
              <w:ind w:right="175"/>
              <w:rPr>
                <w:rFonts w:cs="Arial"/>
              </w:rPr>
            </w:pPr>
            <w:r w:rsidRPr="00340914">
              <w:rPr>
                <w:rFonts w:cs="Arial"/>
              </w:rPr>
              <w:t>703</w:t>
            </w:r>
          </w:p>
        </w:tc>
        <w:tc>
          <w:tcPr>
            <w:tcW w:w="1231" w:type="dxa"/>
          </w:tcPr>
          <w:p w14:paraId="66EF8FFC" w14:textId="77777777" w:rsidR="001D5211" w:rsidRPr="00340914" w:rsidRDefault="001D5211" w:rsidP="00840AC0">
            <w:pPr>
              <w:pStyle w:val="TAR"/>
              <w:ind w:right="33"/>
              <w:rPr>
                <w:rFonts w:cs="Arial"/>
              </w:rPr>
            </w:pPr>
            <w:r w:rsidRPr="00340914">
              <w:rPr>
                <w:rFonts w:cs="Arial"/>
              </w:rPr>
              <w:t>45590</w:t>
            </w:r>
          </w:p>
        </w:tc>
        <w:tc>
          <w:tcPr>
            <w:tcW w:w="1558" w:type="dxa"/>
          </w:tcPr>
          <w:p w14:paraId="0F739FC0" w14:textId="77777777" w:rsidR="001D5211" w:rsidRPr="00340914" w:rsidRDefault="001D5211" w:rsidP="00840AC0">
            <w:pPr>
              <w:pStyle w:val="TAC"/>
              <w:rPr>
                <w:rFonts w:cs="Arial"/>
              </w:rPr>
            </w:pPr>
            <w:r w:rsidRPr="00340914">
              <w:rPr>
                <w:rFonts w:cs="Arial"/>
              </w:rPr>
              <w:t>45590 – 46589</w:t>
            </w:r>
          </w:p>
        </w:tc>
        <w:tc>
          <w:tcPr>
            <w:tcW w:w="1497" w:type="dxa"/>
          </w:tcPr>
          <w:p w14:paraId="61C43D20" w14:textId="77777777" w:rsidR="001D5211" w:rsidRPr="00340914" w:rsidRDefault="001D5211" w:rsidP="00840AC0">
            <w:pPr>
              <w:pStyle w:val="TAR"/>
              <w:ind w:right="290"/>
              <w:rPr>
                <w:rFonts w:cs="Arial"/>
              </w:rPr>
            </w:pPr>
            <w:r w:rsidRPr="00340914">
              <w:rPr>
                <w:rFonts w:cs="Arial"/>
              </w:rPr>
              <w:t>703</w:t>
            </w:r>
          </w:p>
        </w:tc>
        <w:tc>
          <w:tcPr>
            <w:tcW w:w="1452" w:type="dxa"/>
          </w:tcPr>
          <w:p w14:paraId="4069CD31" w14:textId="77777777" w:rsidR="001D5211" w:rsidRPr="00340914" w:rsidRDefault="001D5211" w:rsidP="00840AC0">
            <w:pPr>
              <w:pStyle w:val="TAR"/>
              <w:ind w:right="176"/>
              <w:rPr>
                <w:rFonts w:cs="Arial"/>
              </w:rPr>
            </w:pPr>
            <w:r w:rsidRPr="00340914">
              <w:rPr>
                <w:rFonts w:cs="Arial"/>
              </w:rPr>
              <w:t>45590</w:t>
            </w:r>
          </w:p>
        </w:tc>
        <w:tc>
          <w:tcPr>
            <w:tcW w:w="1479" w:type="dxa"/>
          </w:tcPr>
          <w:p w14:paraId="35F19F1A" w14:textId="77777777" w:rsidR="001D5211" w:rsidRPr="00340914" w:rsidRDefault="001D5211" w:rsidP="00840AC0">
            <w:pPr>
              <w:pStyle w:val="TAC"/>
              <w:rPr>
                <w:rFonts w:cs="Arial"/>
              </w:rPr>
            </w:pPr>
            <w:r w:rsidRPr="00340914">
              <w:rPr>
                <w:rFonts w:cs="Arial"/>
              </w:rPr>
              <w:t>45590 – 46589</w:t>
            </w:r>
          </w:p>
        </w:tc>
      </w:tr>
      <w:tr w:rsidR="001D5211" w:rsidRPr="00340914" w14:paraId="4443058A" w14:textId="77777777" w:rsidTr="001D5211">
        <w:tc>
          <w:tcPr>
            <w:tcW w:w="1067" w:type="dxa"/>
          </w:tcPr>
          <w:p w14:paraId="498EE87A" w14:textId="77777777" w:rsidR="001D5211" w:rsidRPr="00340914" w:rsidRDefault="001D5211" w:rsidP="00840AC0">
            <w:pPr>
              <w:keepNext/>
              <w:keepLines/>
              <w:spacing w:after="0"/>
              <w:jc w:val="center"/>
              <w:rPr>
                <w:rFonts w:ascii="Arial" w:hAnsi="Arial" w:cs="Arial"/>
                <w:sz w:val="18"/>
                <w:szCs w:val="18"/>
              </w:rPr>
            </w:pPr>
            <w:r w:rsidRPr="00340914">
              <w:rPr>
                <w:rFonts w:ascii="Arial" w:hAnsi="Arial" w:hint="eastAsia"/>
                <w:sz w:val="18"/>
                <w:lang w:eastAsia="zh-CN"/>
              </w:rPr>
              <w:t>45</w:t>
            </w:r>
          </w:p>
        </w:tc>
        <w:tc>
          <w:tcPr>
            <w:tcW w:w="1345" w:type="dxa"/>
          </w:tcPr>
          <w:p w14:paraId="0A797195" w14:textId="77777777" w:rsidR="001D5211" w:rsidRPr="00340914" w:rsidRDefault="001D5211" w:rsidP="00840AC0">
            <w:pPr>
              <w:keepNext/>
              <w:keepLines/>
              <w:spacing w:after="0"/>
              <w:ind w:right="175"/>
              <w:jc w:val="right"/>
              <w:rPr>
                <w:rFonts w:ascii="Arial" w:hAnsi="Arial" w:cs="Arial"/>
                <w:sz w:val="18"/>
                <w:szCs w:val="18"/>
              </w:rPr>
            </w:pPr>
            <w:r w:rsidRPr="00340914">
              <w:rPr>
                <w:rFonts w:ascii="Arial" w:hAnsi="Arial" w:hint="eastAsia"/>
                <w:sz w:val="18"/>
                <w:lang w:eastAsia="zh-CN"/>
              </w:rPr>
              <w:t>1447</w:t>
            </w:r>
          </w:p>
        </w:tc>
        <w:tc>
          <w:tcPr>
            <w:tcW w:w="1231" w:type="dxa"/>
          </w:tcPr>
          <w:p w14:paraId="70070BC3" w14:textId="77777777" w:rsidR="001D5211" w:rsidRPr="00340914" w:rsidRDefault="001D5211" w:rsidP="00840AC0">
            <w:pPr>
              <w:keepNext/>
              <w:keepLines/>
              <w:spacing w:after="0"/>
              <w:ind w:right="33"/>
              <w:jc w:val="right"/>
              <w:rPr>
                <w:rFonts w:ascii="Arial" w:hAnsi="Arial" w:cs="Arial"/>
                <w:sz w:val="18"/>
                <w:szCs w:val="18"/>
              </w:rPr>
            </w:pPr>
            <w:r w:rsidRPr="00340914">
              <w:rPr>
                <w:rFonts w:ascii="Arial" w:hAnsi="Arial"/>
                <w:sz w:val="18"/>
                <w:lang w:eastAsia="zh-CN"/>
              </w:rPr>
              <w:t>46590</w:t>
            </w:r>
          </w:p>
        </w:tc>
        <w:tc>
          <w:tcPr>
            <w:tcW w:w="1558" w:type="dxa"/>
          </w:tcPr>
          <w:p w14:paraId="595B1F3D" w14:textId="77777777" w:rsidR="001D5211" w:rsidRPr="00340914" w:rsidRDefault="001D5211" w:rsidP="00840AC0">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c>
          <w:tcPr>
            <w:tcW w:w="1497" w:type="dxa"/>
          </w:tcPr>
          <w:p w14:paraId="17CA5A7A" w14:textId="77777777" w:rsidR="001D5211" w:rsidRPr="00340914" w:rsidRDefault="001D5211" w:rsidP="00840AC0">
            <w:pPr>
              <w:keepNext/>
              <w:keepLines/>
              <w:spacing w:after="0"/>
              <w:ind w:right="290"/>
              <w:jc w:val="right"/>
              <w:rPr>
                <w:rFonts w:ascii="Arial" w:hAnsi="Arial" w:cs="Arial"/>
                <w:sz w:val="18"/>
                <w:szCs w:val="18"/>
              </w:rPr>
            </w:pPr>
            <w:r w:rsidRPr="00340914">
              <w:rPr>
                <w:rFonts w:ascii="Arial" w:hAnsi="Arial" w:hint="eastAsia"/>
                <w:sz w:val="18"/>
                <w:lang w:eastAsia="zh-CN"/>
              </w:rPr>
              <w:t>1447</w:t>
            </w:r>
          </w:p>
        </w:tc>
        <w:tc>
          <w:tcPr>
            <w:tcW w:w="1452" w:type="dxa"/>
          </w:tcPr>
          <w:p w14:paraId="48FDC2B3" w14:textId="77777777" w:rsidR="001D5211" w:rsidRPr="00340914" w:rsidRDefault="001D5211" w:rsidP="00840AC0">
            <w:pPr>
              <w:keepNext/>
              <w:keepLines/>
              <w:spacing w:after="0"/>
              <w:ind w:right="176"/>
              <w:jc w:val="right"/>
              <w:rPr>
                <w:rFonts w:ascii="Arial" w:hAnsi="Arial" w:cs="Arial"/>
                <w:sz w:val="18"/>
                <w:szCs w:val="18"/>
              </w:rPr>
            </w:pPr>
            <w:r w:rsidRPr="00340914">
              <w:rPr>
                <w:rFonts w:ascii="Arial" w:hAnsi="Arial"/>
                <w:sz w:val="18"/>
                <w:lang w:eastAsia="zh-CN"/>
              </w:rPr>
              <w:t>46590</w:t>
            </w:r>
          </w:p>
        </w:tc>
        <w:tc>
          <w:tcPr>
            <w:tcW w:w="1479" w:type="dxa"/>
          </w:tcPr>
          <w:p w14:paraId="4A2338B3" w14:textId="77777777" w:rsidR="001D5211" w:rsidRPr="00340914" w:rsidRDefault="001D5211" w:rsidP="00840AC0">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r>
      <w:tr w:rsidR="001D5211" w:rsidRPr="00340914" w14:paraId="370C8923" w14:textId="77777777" w:rsidTr="001D5211">
        <w:tc>
          <w:tcPr>
            <w:tcW w:w="1067" w:type="dxa"/>
          </w:tcPr>
          <w:p w14:paraId="5A386928" w14:textId="77777777" w:rsidR="001D5211" w:rsidRPr="00340914" w:rsidRDefault="001D5211" w:rsidP="00840AC0">
            <w:pPr>
              <w:pStyle w:val="TAC"/>
              <w:rPr>
                <w:rFonts w:cs="Arial"/>
              </w:rPr>
            </w:pPr>
            <w:r w:rsidRPr="00340914">
              <w:rPr>
                <w:rFonts w:cs="Arial" w:hint="eastAsia"/>
                <w:lang w:eastAsia="zh-CN"/>
              </w:rPr>
              <w:t>46</w:t>
            </w:r>
          </w:p>
          <w:p w14:paraId="4126FE32" w14:textId="77777777" w:rsidR="001D5211" w:rsidRPr="00340914" w:rsidRDefault="001D5211" w:rsidP="00840AC0">
            <w:pPr>
              <w:pStyle w:val="TAC"/>
              <w:rPr>
                <w:rFonts w:cs="Arial"/>
                <w:lang w:eastAsia="zh-CN"/>
              </w:rPr>
            </w:pPr>
            <w:r w:rsidRPr="00340914">
              <w:rPr>
                <w:rFonts w:cs="Arial"/>
              </w:rPr>
              <w:t>(NOTE 3)</w:t>
            </w:r>
          </w:p>
        </w:tc>
        <w:tc>
          <w:tcPr>
            <w:tcW w:w="1345" w:type="dxa"/>
          </w:tcPr>
          <w:p w14:paraId="0FF295C4" w14:textId="77777777" w:rsidR="001D5211" w:rsidRPr="00340914" w:rsidRDefault="001D5211" w:rsidP="00840AC0">
            <w:pPr>
              <w:pStyle w:val="TAR"/>
              <w:ind w:right="175"/>
              <w:rPr>
                <w:rFonts w:cs="Arial"/>
                <w:lang w:eastAsia="zh-CN"/>
              </w:rPr>
            </w:pPr>
            <w:r w:rsidRPr="00340914">
              <w:rPr>
                <w:rFonts w:cs="Arial" w:hint="eastAsia"/>
                <w:lang w:eastAsia="zh-CN"/>
              </w:rPr>
              <w:t>5150</w:t>
            </w:r>
          </w:p>
        </w:tc>
        <w:tc>
          <w:tcPr>
            <w:tcW w:w="1231" w:type="dxa"/>
          </w:tcPr>
          <w:p w14:paraId="68682C42" w14:textId="77777777" w:rsidR="001D5211" w:rsidRPr="00340914" w:rsidRDefault="001D5211" w:rsidP="00840AC0">
            <w:pPr>
              <w:pStyle w:val="TAR"/>
              <w:ind w:right="33"/>
              <w:rPr>
                <w:rFonts w:cs="Arial"/>
                <w:lang w:eastAsia="zh-CN"/>
              </w:rPr>
            </w:pPr>
            <w:r w:rsidRPr="00340914">
              <w:rPr>
                <w:rFonts w:cs="Arial" w:hint="eastAsia"/>
                <w:lang w:eastAsia="zh-CN"/>
              </w:rPr>
              <w:t>46790</w:t>
            </w:r>
          </w:p>
        </w:tc>
        <w:tc>
          <w:tcPr>
            <w:tcW w:w="1558" w:type="dxa"/>
          </w:tcPr>
          <w:p w14:paraId="7F76D8AF" w14:textId="77777777" w:rsidR="001D5211" w:rsidRPr="00340914" w:rsidRDefault="001D5211" w:rsidP="00840AC0">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c>
          <w:tcPr>
            <w:tcW w:w="1497" w:type="dxa"/>
          </w:tcPr>
          <w:p w14:paraId="0D63A352" w14:textId="77777777" w:rsidR="001D5211" w:rsidRPr="00340914" w:rsidRDefault="001D5211" w:rsidP="00840AC0">
            <w:pPr>
              <w:pStyle w:val="TAR"/>
              <w:ind w:right="290"/>
              <w:rPr>
                <w:rFonts w:cs="Arial"/>
                <w:lang w:eastAsia="zh-CN"/>
              </w:rPr>
            </w:pPr>
            <w:r w:rsidRPr="00340914">
              <w:rPr>
                <w:rFonts w:cs="Arial" w:hint="eastAsia"/>
                <w:lang w:eastAsia="zh-CN"/>
              </w:rPr>
              <w:t>5150</w:t>
            </w:r>
          </w:p>
        </w:tc>
        <w:tc>
          <w:tcPr>
            <w:tcW w:w="1452" w:type="dxa"/>
          </w:tcPr>
          <w:p w14:paraId="427D2A13" w14:textId="77777777" w:rsidR="001D5211" w:rsidRPr="00340914" w:rsidRDefault="001D5211" w:rsidP="00840AC0">
            <w:pPr>
              <w:pStyle w:val="TAR"/>
              <w:ind w:right="176"/>
              <w:rPr>
                <w:rFonts w:cs="Arial"/>
                <w:lang w:eastAsia="zh-CN"/>
              </w:rPr>
            </w:pPr>
            <w:r w:rsidRPr="00340914">
              <w:rPr>
                <w:rFonts w:cs="Arial" w:hint="eastAsia"/>
                <w:lang w:eastAsia="zh-CN"/>
              </w:rPr>
              <w:t>46790</w:t>
            </w:r>
          </w:p>
        </w:tc>
        <w:tc>
          <w:tcPr>
            <w:tcW w:w="1479" w:type="dxa"/>
          </w:tcPr>
          <w:p w14:paraId="56C3F7F6" w14:textId="77777777" w:rsidR="001D5211" w:rsidRPr="00340914" w:rsidRDefault="001D5211" w:rsidP="00840AC0">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r>
      <w:tr w:rsidR="001D5211" w:rsidRPr="00340914" w:rsidDel="001D5211" w14:paraId="141940CD" w14:textId="1EB5AEB7" w:rsidTr="001D5211">
        <w:trPr>
          <w:del w:id="146" w:author="Iwajlo Angelow (Nokia)" w:date="2025-11-25T11:36:00Z"/>
        </w:trPr>
        <w:tc>
          <w:tcPr>
            <w:tcW w:w="1067" w:type="dxa"/>
          </w:tcPr>
          <w:p w14:paraId="76F5C559" w14:textId="51EB262A" w:rsidR="001D5211" w:rsidRPr="00340914" w:rsidDel="001D5211" w:rsidRDefault="001D5211" w:rsidP="00840AC0">
            <w:pPr>
              <w:pStyle w:val="TAC"/>
              <w:rPr>
                <w:del w:id="147" w:author="Iwajlo Angelow (Nokia)" w:date="2025-11-25T11:36:00Z" w16du:dateUtc="2025-11-25T17:36:00Z"/>
                <w:rFonts w:cs="Arial"/>
                <w:lang w:eastAsia="zh-CN"/>
              </w:rPr>
            </w:pPr>
            <w:del w:id="148" w:author="Iwajlo Angelow (Nokia)" w:date="2025-11-25T11:36:00Z" w16du:dateUtc="2025-11-25T17:36:00Z">
              <w:r w:rsidRPr="00340914" w:rsidDel="001D5211">
                <w:rPr>
                  <w:rFonts w:cs="Arial" w:hint="eastAsia"/>
                  <w:lang w:eastAsia="zh-CN"/>
                </w:rPr>
                <w:delText>47</w:delText>
              </w:r>
            </w:del>
          </w:p>
        </w:tc>
        <w:tc>
          <w:tcPr>
            <w:tcW w:w="1345" w:type="dxa"/>
          </w:tcPr>
          <w:p w14:paraId="4DA0EC08" w14:textId="0DC7A80D" w:rsidR="001D5211" w:rsidRPr="00340914" w:rsidDel="001D5211" w:rsidRDefault="001D5211" w:rsidP="00840AC0">
            <w:pPr>
              <w:pStyle w:val="TAR"/>
              <w:ind w:right="175"/>
              <w:rPr>
                <w:del w:id="149" w:author="Iwajlo Angelow (Nokia)" w:date="2025-11-25T11:36:00Z" w16du:dateUtc="2025-11-25T17:36:00Z"/>
                <w:rFonts w:cs="Arial"/>
                <w:lang w:eastAsia="zh-CN"/>
              </w:rPr>
            </w:pPr>
            <w:del w:id="150" w:author="Iwajlo Angelow (Nokia)" w:date="2025-11-25T11:36:00Z" w16du:dateUtc="2025-11-25T17:36:00Z">
              <w:r w:rsidRPr="00340914" w:rsidDel="001D5211">
                <w:rPr>
                  <w:rFonts w:cs="Arial" w:hint="eastAsia"/>
                  <w:lang w:eastAsia="zh-CN"/>
                </w:rPr>
                <w:delText>5855</w:delText>
              </w:r>
            </w:del>
          </w:p>
        </w:tc>
        <w:tc>
          <w:tcPr>
            <w:tcW w:w="1231" w:type="dxa"/>
          </w:tcPr>
          <w:p w14:paraId="318BBCC2" w14:textId="2FD8098B" w:rsidR="001D5211" w:rsidRPr="00340914" w:rsidDel="001D5211" w:rsidRDefault="001D5211" w:rsidP="00840AC0">
            <w:pPr>
              <w:pStyle w:val="TAR"/>
              <w:ind w:right="33"/>
              <w:rPr>
                <w:del w:id="151" w:author="Iwajlo Angelow (Nokia)" w:date="2025-11-25T11:36:00Z" w16du:dateUtc="2025-11-25T17:36:00Z"/>
                <w:rFonts w:cs="Arial"/>
                <w:lang w:eastAsia="zh-CN"/>
              </w:rPr>
            </w:pPr>
            <w:del w:id="152" w:author="Iwajlo Angelow (Nokia)" w:date="2025-11-25T11:36:00Z" w16du:dateUtc="2025-11-25T17:36:00Z">
              <w:r w:rsidRPr="00340914" w:rsidDel="001D5211">
                <w:rPr>
                  <w:rFonts w:cs="Arial" w:hint="eastAsia"/>
                  <w:lang w:eastAsia="zh-CN"/>
                </w:rPr>
                <w:delText>54540</w:delText>
              </w:r>
            </w:del>
          </w:p>
        </w:tc>
        <w:tc>
          <w:tcPr>
            <w:tcW w:w="1558" w:type="dxa"/>
          </w:tcPr>
          <w:p w14:paraId="58D52DC0" w14:textId="39B0B925" w:rsidR="001D5211" w:rsidRPr="00340914" w:rsidDel="001D5211" w:rsidRDefault="001D5211" w:rsidP="00840AC0">
            <w:pPr>
              <w:pStyle w:val="TAC"/>
              <w:rPr>
                <w:del w:id="153" w:author="Iwajlo Angelow (Nokia)" w:date="2025-11-25T11:36:00Z" w16du:dateUtc="2025-11-25T17:36:00Z"/>
                <w:rFonts w:cs="Arial"/>
                <w:lang w:eastAsia="zh-CN"/>
              </w:rPr>
            </w:pPr>
            <w:del w:id="154" w:author="Iwajlo Angelow (Nokia)" w:date="2025-11-25T11:36:00Z" w16du:dateUtc="2025-11-25T17:36:00Z">
              <w:r w:rsidRPr="00340914" w:rsidDel="001D5211">
                <w:rPr>
                  <w:rFonts w:cs="Arial" w:hint="eastAsia"/>
                  <w:lang w:eastAsia="zh-CN"/>
                </w:rPr>
                <w:delText>54540</w:delText>
              </w:r>
              <w:r w:rsidRPr="00340914" w:rsidDel="001D5211">
                <w:rPr>
                  <w:rFonts w:cs="Arial"/>
                </w:rPr>
                <w:delText xml:space="preserve"> –</w:delText>
              </w:r>
              <w:r w:rsidRPr="00340914" w:rsidDel="001D5211">
                <w:rPr>
                  <w:rFonts w:cs="Arial" w:hint="eastAsia"/>
                  <w:lang w:eastAsia="zh-CN"/>
                </w:rPr>
                <w:delText xml:space="preserve"> 55239</w:delText>
              </w:r>
            </w:del>
          </w:p>
        </w:tc>
        <w:tc>
          <w:tcPr>
            <w:tcW w:w="1497" w:type="dxa"/>
          </w:tcPr>
          <w:p w14:paraId="0548FF56" w14:textId="78A73BFA" w:rsidR="001D5211" w:rsidRPr="00340914" w:rsidDel="001D5211" w:rsidRDefault="001D5211" w:rsidP="00840AC0">
            <w:pPr>
              <w:pStyle w:val="TAR"/>
              <w:ind w:right="290"/>
              <w:rPr>
                <w:del w:id="155" w:author="Iwajlo Angelow (Nokia)" w:date="2025-11-25T11:36:00Z" w16du:dateUtc="2025-11-25T17:36:00Z"/>
                <w:rFonts w:cs="Arial"/>
                <w:lang w:eastAsia="zh-CN"/>
              </w:rPr>
            </w:pPr>
            <w:del w:id="156" w:author="Iwajlo Angelow (Nokia)" w:date="2025-11-25T11:36:00Z" w16du:dateUtc="2025-11-25T17:36:00Z">
              <w:r w:rsidRPr="00340914" w:rsidDel="001D5211">
                <w:rPr>
                  <w:rFonts w:cs="Arial" w:hint="eastAsia"/>
                  <w:lang w:eastAsia="zh-CN"/>
                </w:rPr>
                <w:delText>5855</w:delText>
              </w:r>
            </w:del>
          </w:p>
        </w:tc>
        <w:tc>
          <w:tcPr>
            <w:tcW w:w="1452" w:type="dxa"/>
          </w:tcPr>
          <w:p w14:paraId="5C783EE3" w14:textId="31DABB10" w:rsidR="001D5211" w:rsidRPr="00340914" w:rsidDel="001D5211" w:rsidRDefault="001D5211" w:rsidP="00840AC0">
            <w:pPr>
              <w:pStyle w:val="TAR"/>
              <w:ind w:right="176"/>
              <w:rPr>
                <w:del w:id="157" w:author="Iwajlo Angelow (Nokia)" w:date="2025-11-25T11:36:00Z" w16du:dateUtc="2025-11-25T17:36:00Z"/>
                <w:rFonts w:cs="Arial"/>
                <w:lang w:eastAsia="zh-CN"/>
              </w:rPr>
            </w:pPr>
            <w:del w:id="158" w:author="Iwajlo Angelow (Nokia)" w:date="2025-11-25T11:36:00Z" w16du:dateUtc="2025-11-25T17:36:00Z">
              <w:r w:rsidRPr="00340914" w:rsidDel="001D5211">
                <w:rPr>
                  <w:rFonts w:cs="Arial" w:hint="eastAsia"/>
                  <w:lang w:eastAsia="zh-CN"/>
                </w:rPr>
                <w:delText>54540</w:delText>
              </w:r>
            </w:del>
          </w:p>
        </w:tc>
        <w:tc>
          <w:tcPr>
            <w:tcW w:w="1479" w:type="dxa"/>
          </w:tcPr>
          <w:p w14:paraId="0C117098" w14:textId="1E041C12" w:rsidR="001D5211" w:rsidRPr="00340914" w:rsidDel="001D5211" w:rsidRDefault="001D5211" w:rsidP="00840AC0">
            <w:pPr>
              <w:pStyle w:val="TAC"/>
              <w:rPr>
                <w:del w:id="159" w:author="Iwajlo Angelow (Nokia)" w:date="2025-11-25T11:36:00Z" w16du:dateUtc="2025-11-25T17:36:00Z"/>
                <w:rFonts w:cs="Arial"/>
                <w:lang w:eastAsia="zh-CN"/>
              </w:rPr>
            </w:pPr>
            <w:del w:id="160" w:author="Iwajlo Angelow (Nokia)" w:date="2025-11-25T11:36:00Z" w16du:dateUtc="2025-11-25T17:36:00Z">
              <w:r w:rsidRPr="00340914" w:rsidDel="001D5211">
                <w:rPr>
                  <w:rFonts w:cs="Arial" w:hint="eastAsia"/>
                  <w:lang w:eastAsia="zh-CN"/>
                </w:rPr>
                <w:delText>54540</w:delText>
              </w:r>
              <w:r w:rsidRPr="00340914" w:rsidDel="001D5211">
                <w:rPr>
                  <w:rFonts w:cs="Arial"/>
                </w:rPr>
                <w:delText xml:space="preserve"> –</w:delText>
              </w:r>
              <w:r w:rsidRPr="00340914" w:rsidDel="001D5211">
                <w:rPr>
                  <w:rFonts w:cs="Arial" w:hint="eastAsia"/>
                  <w:lang w:eastAsia="zh-CN"/>
                </w:rPr>
                <w:delText xml:space="preserve"> 55239</w:delText>
              </w:r>
            </w:del>
          </w:p>
        </w:tc>
      </w:tr>
      <w:tr w:rsidR="001D5211" w:rsidRPr="00340914" w14:paraId="46D39CCE" w14:textId="77777777" w:rsidTr="001D5211">
        <w:tc>
          <w:tcPr>
            <w:tcW w:w="1067" w:type="dxa"/>
          </w:tcPr>
          <w:p w14:paraId="27D7BA30" w14:textId="77777777" w:rsidR="001D5211" w:rsidRPr="00340914" w:rsidRDefault="001D5211" w:rsidP="00840AC0">
            <w:pPr>
              <w:pStyle w:val="TAC"/>
              <w:rPr>
                <w:rFonts w:cs="Arial"/>
                <w:lang w:eastAsia="zh-CN"/>
              </w:rPr>
            </w:pPr>
            <w:r w:rsidRPr="00340914">
              <w:rPr>
                <w:rFonts w:cs="Arial"/>
                <w:lang w:eastAsia="ja-JP"/>
              </w:rPr>
              <w:t>4</w:t>
            </w:r>
            <w:r w:rsidRPr="00340914">
              <w:rPr>
                <w:rFonts w:cs="Arial"/>
                <w:lang w:val="en-US" w:eastAsia="ja-JP"/>
              </w:rPr>
              <w:t>8</w:t>
            </w:r>
          </w:p>
        </w:tc>
        <w:tc>
          <w:tcPr>
            <w:tcW w:w="1345" w:type="dxa"/>
          </w:tcPr>
          <w:p w14:paraId="1A0E8261" w14:textId="77777777" w:rsidR="001D5211" w:rsidRPr="00340914" w:rsidRDefault="001D5211" w:rsidP="00840AC0">
            <w:pPr>
              <w:pStyle w:val="TAR"/>
              <w:ind w:right="175"/>
              <w:rPr>
                <w:rFonts w:cs="Arial"/>
                <w:lang w:eastAsia="zh-CN"/>
              </w:rPr>
            </w:pPr>
            <w:r w:rsidRPr="00340914">
              <w:rPr>
                <w:rFonts w:cs="Arial"/>
                <w:lang w:eastAsia="ja-JP"/>
              </w:rPr>
              <w:t>3550</w:t>
            </w:r>
          </w:p>
        </w:tc>
        <w:tc>
          <w:tcPr>
            <w:tcW w:w="1231" w:type="dxa"/>
          </w:tcPr>
          <w:p w14:paraId="39AC8CE5" w14:textId="77777777" w:rsidR="001D5211" w:rsidRPr="00340914" w:rsidRDefault="001D5211" w:rsidP="00840AC0">
            <w:pPr>
              <w:pStyle w:val="TAR"/>
              <w:ind w:right="33"/>
              <w:rPr>
                <w:rFonts w:cs="Arial"/>
                <w:lang w:eastAsia="zh-CN"/>
              </w:rPr>
            </w:pPr>
            <w:r w:rsidRPr="00340914">
              <w:rPr>
                <w:rFonts w:cs="Arial"/>
                <w:lang w:eastAsia="ja-JP"/>
              </w:rPr>
              <w:t>5</w:t>
            </w:r>
            <w:r w:rsidRPr="00340914">
              <w:rPr>
                <w:rFonts w:cs="Arial"/>
                <w:lang w:val="en-US" w:eastAsia="ja-JP"/>
              </w:rPr>
              <w:t>52</w:t>
            </w:r>
            <w:r w:rsidRPr="00340914">
              <w:rPr>
                <w:rFonts w:cs="Arial"/>
                <w:lang w:eastAsia="ja-JP"/>
              </w:rPr>
              <w:t>40</w:t>
            </w:r>
          </w:p>
        </w:tc>
        <w:tc>
          <w:tcPr>
            <w:tcW w:w="1558" w:type="dxa"/>
          </w:tcPr>
          <w:p w14:paraId="2BA5F5E0" w14:textId="77777777" w:rsidR="001D5211" w:rsidRPr="00340914" w:rsidRDefault="001D5211" w:rsidP="00840AC0">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 xml:space="preserve">40 – </w:t>
            </w:r>
            <w:r w:rsidRPr="00340914">
              <w:rPr>
                <w:rFonts w:cs="Arial" w:hint="eastAsia"/>
                <w:lang w:eastAsia="ja-JP"/>
              </w:rPr>
              <w:t>56</w:t>
            </w:r>
            <w:r w:rsidRPr="00340914">
              <w:rPr>
                <w:rFonts w:cs="Arial"/>
                <w:lang w:val="en-US" w:eastAsia="ja-JP"/>
              </w:rPr>
              <w:t>7</w:t>
            </w:r>
            <w:r w:rsidRPr="00340914">
              <w:rPr>
                <w:rFonts w:cs="Arial"/>
                <w:lang w:eastAsia="ja-JP"/>
              </w:rPr>
              <w:t>39</w:t>
            </w:r>
          </w:p>
        </w:tc>
        <w:tc>
          <w:tcPr>
            <w:tcW w:w="1497" w:type="dxa"/>
          </w:tcPr>
          <w:p w14:paraId="18D64D32" w14:textId="77777777" w:rsidR="001D5211" w:rsidRPr="00340914" w:rsidRDefault="001D5211" w:rsidP="00840AC0">
            <w:pPr>
              <w:pStyle w:val="TAR"/>
              <w:ind w:right="290"/>
              <w:rPr>
                <w:rFonts w:cs="Arial"/>
                <w:lang w:eastAsia="zh-CN"/>
              </w:rPr>
            </w:pPr>
            <w:r w:rsidRPr="00340914">
              <w:rPr>
                <w:rFonts w:cs="Arial"/>
                <w:lang w:eastAsia="ja-JP"/>
              </w:rPr>
              <w:t>3550</w:t>
            </w:r>
          </w:p>
        </w:tc>
        <w:tc>
          <w:tcPr>
            <w:tcW w:w="1452" w:type="dxa"/>
          </w:tcPr>
          <w:p w14:paraId="705C4131" w14:textId="77777777" w:rsidR="001D5211" w:rsidRPr="00340914" w:rsidRDefault="001D5211" w:rsidP="00840AC0">
            <w:pPr>
              <w:pStyle w:val="TAR"/>
              <w:ind w:right="176"/>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w:t>
            </w:r>
          </w:p>
        </w:tc>
        <w:tc>
          <w:tcPr>
            <w:tcW w:w="1479" w:type="dxa"/>
          </w:tcPr>
          <w:p w14:paraId="1E3DE053" w14:textId="77777777" w:rsidR="001D5211" w:rsidRPr="00340914" w:rsidRDefault="001D5211" w:rsidP="00840AC0">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 – 56</w:t>
            </w:r>
            <w:r w:rsidRPr="00340914">
              <w:rPr>
                <w:rFonts w:cs="Arial"/>
                <w:lang w:val="en-US" w:eastAsia="ja-JP"/>
              </w:rPr>
              <w:t>7</w:t>
            </w:r>
            <w:r w:rsidRPr="00340914">
              <w:rPr>
                <w:rFonts w:cs="Arial"/>
                <w:lang w:eastAsia="ja-JP"/>
              </w:rPr>
              <w:t>39</w:t>
            </w:r>
          </w:p>
        </w:tc>
      </w:tr>
      <w:tr w:rsidR="001D5211" w:rsidRPr="00340914" w14:paraId="2C0700C0" w14:textId="77777777" w:rsidTr="001D5211">
        <w:tc>
          <w:tcPr>
            <w:tcW w:w="1067" w:type="dxa"/>
          </w:tcPr>
          <w:p w14:paraId="3F335DB5" w14:textId="77777777" w:rsidR="001D5211" w:rsidRPr="00340914" w:rsidRDefault="001D5211" w:rsidP="00840AC0">
            <w:pPr>
              <w:pStyle w:val="TAC"/>
              <w:rPr>
                <w:rFonts w:cs="Arial"/>
                <w:lang w:eastAsia="ja-JP"/>
              </w:rPr>
            </w:pPr>
            <w:r w:rsidRPr="00340914">
              <w:rPr>
                <w:rFonts w:cs="Arial"/>
                <w:lang w:eastAsia="ja-JP"/>
              </w:rPr>
              <w:t>49</w:t>
            </w:r>
          </w:p>
        </w:tc>
        <w:tc>
          <w:tcPr>
            <w:tcW w:w="1345" w:type="dxa"/>
          </w:tcPr>
          <w:p w14:paraId="309EBE8C" w14:textId="77777777" w:rsidR="001D5211" w:rsidRPr="00340914" w:rsidRDefault="001D5211" w:rsidP="00840AC0">
            <w:pPr>
              <w:pStyle w:val="TAR"/>
              <w:ind w:right="175"/>
              <w:rPr>
                <w:rFonts w:cs="Arial"/>
                <w:lang w:eastAsia="ja-JP"/>
              </w:rPr>
            </w:pPr>
            <w:r w:rsidRPr="00340914">
              <w:rPr>
                <w:rFonts w:cs="Arial"/>
                <w:lang w:eastAsia="ja-JP"/>
              </w:rPr>
              <w:t>3550</w:t>
            </w:r>
          </w:p>
        </w:tc>
        <w:tc>
          <w:tcPr>
            <w:tcW w:w="1231" w:type="dxa"/>
          </w:tcPr>
          <w:p w14:paraId="5500D9E0" w14:textId="77777777" w:rsidR="001D5211" w:rsidRPr="00340914" w:rsidRDefault="001D5211" w:rsidP="00840AC0">
            <w:pPr>
              <w:pStyle w:val="TAR"/>
              <w:ind w:right="33"/>
              <w:rPr>
                <w:rFonts w:cs="Arial"/>
                <w:lang w:eastAsia="ja-JP"/>
              </w:rPr>
            </w:pPr>
            <w:r w:rsidRPr="00340914">
              <w:rPr>
                <w:rFonts w:cs="Arial"/>
                <w:lang w:eastAsia="ja-JP"/>
              </w:rPr>
              <w:t>56740</w:t>
            </w:r>
          </w:p>
        </w:tc>
        <w:tc>
          <w:tcPr>
            <w:tcW w:w="1558" w:type="dxa"/>
          </w:tcPr>
          <w:p w14:paraId="1CB33820" w14:textId="77777777" w:rsidR="001D5211" w:rsidRPr="00340914" w:rsidRDefault="001D5211" w:rsidP="00840AC0">
            <w:pPr>
              <w:pStyle w:val="TAC"/>
              <w:rPr>
                <w:rFonts w:cs="Arial"/>
                <w:lang w:eastAsia="ja-JP"/>
              </w:rPr>
            </w:pPr>
            <w:r w:rsidRPr="00340914">
              <w:rPr>
                <w:rFonts w:cs="Arial"/>
                <w:lang w:eastAsia="ja-JP"/>
              </w:rPr>
              <w:t>56740 – 58239</w:t>
            </w:r>
          </w:p>
        </w:tc>
        <w:tc>
          <w:tcPr>
            <w:tcW w:w="1497" w:type="dxa"/>
          </w:tcPr>
          <w:p w14:paraId="227CDD9F" w14:textId="77777777" w:rsidR="001D5211" w:rsidRPr="00340914" w:rsidRDefault="001D5211" w:rsidP="00840AC0">
            <w:pPr>
              <w:pStyle w:val="TAR"/>
              <w:ind w:right="290"/>
              <w:rPr>
                <w:rFonts w:cs="Arial"/>
                <w:lang w:eastAsia="ja-JP"/>
              </w:rPr>
            </w:pPr>
            <w:r w:rsidRPr="00340914">
              <w:rPr>
                <w:rFonts w:cs="Arial"/>
                <w:lang w:eastAsia="ja-JP"/>
              </w:rPr>
              <w:t>3550</w:t>
            </w:r>
          </w:p>
        </w:tc>
        <w:tc>
          <w:tcPr>
            <w:tcW w:w="1452" w:type="dxa"/>
          </w:tcPr>
          <w:p w14:paraId="2B4EE6DE" w14:textId="77777777" w:rsidR="001D5211" w:rsidRPr="00340914" w:rsidRDefault="001D5211" w:rsidP="00840AC0">
            <w:pPr>
              <w:pStyle w:val="TAR"/>
              <w:ind w:right="176"/>
              <w:rPr>
                <w:rFonts w:cs="Arial"/>
                <w:lang w:eastAsia="ja-JP"/>
              </w:rPr>
            </w:pPr>
            <w:r w:rsidRPr="00340914">
              <w:rPr>
                <w:rFonts w:cs="Arial"/>
                <w:lang w:eastAsia="ja-JP"/>
              </w:rPr>
              <w:t>56740</w:t>
            </w:r>
          </w:p>
        </w:tc>
        <w:tc>
          <w:tcPr>
            <w:tcW w:w="1479" w:type="dxa"/>
          </w:tcPr>
          <w:p w14:paraId="0CFB9EC7" w14:textId="77777777" w:rsidR="001D5211" w:rsidRPr="00340914" w:rsidRDefault="001D5211" w:rsidP="00840AC0">
            <w:pPr>
              <w:pStyle w:val="TAC"/>
              <w:rPr>
                <w:rFonts w:cs="Arial"/>
                <w:lang w:eastAsia="ja-JP"/>
              </w:rPr>
            </w:pPr>
            <w:r w:rsidRPr="00340914">
              <w:rPr>
                <w:rFonts w:cs="Arial"/>
                <w:lang w:eastAsia="ja-JP"/>
              </w:rPr>
              <w:t>56740 – 58239</w:t>
            </w:r>
          </w:p>
        </w:tc>
      </w:tr>
      <w:tr w:rsidR="001D5211" w:rsidRPr="00340914" w14:paraId="49F86E7E" w14:textId="77777777" w:rsidTr="001D5211">
        <w:tc>
          <w:tcPr>
            <w:tcW w:w="1067" w:type="dxa"/>
          </w:tcPr>
          <w:p w14:paraId="23B49207" w14:textId="77777777" w:rsidR="001D5211" w:rsidRPr="00340914" w:rsidRDefault="001D5211" w:rsidP="00840AC0">
            <w:pPr>
              <w:pStyle w:val="TAC"/>
              <w:rPr>
                <w:rFonts w:cs="Arial"/>
              </w:rPr>
            </w:pPr>
            <w:r w:rsidRPr="00340914">
              <w:rPr>
                <w:rFonts w:cs="Arial"/>
                <w:lang w:eastAsia="ja-JP"/>
              </w:rPr>
              <w:t>50</w:t>
            </w:r>
          </w:p>
        </w:tc>
        <w:tc>
          <w:tcPr>
            <w:tcW w:w="1345" w:type="dxa"/>
          </w:tcPr>
          <w:p w14:paraId="6152ECEF" w14:textId="77777777" w:rsidR="001D5211" w:rsidRPr="00340914" w:rsidRDefault="001D5211" w:rsidP="00840AC0">
            <w:pPr>
              <w:pStyle w:val="TAR"/>
              <w:ind w:right="175"/>
              <w:rPr>
                <w:rFonts w:cs="Arial"/>
              </w:rPr>
            </w:pPr>
            <w:r w:rsidRPr="00340914">
              <w:rPr>
                <w:rFonts w:cs="Arial"/>
              </w:rPr>
              <w:t>1432</w:t>
            </w:r>
          </w:p>
        </w:tc>
        <w:tc>
          <w:tcPr>
            <w:tcW w:w="1231" w:type="dxa"/>
          </w:tcPr>
          <w:p w14:paraId="45587739" w14:textId="77777777" w:rsidR="001D5211" w:rsidRPr="00340914" w:rsidRDefault="001D5211" w:rsidP="00840AC0">
            <w:pPr>
              <w:pStyle w:val="TAR"/>
              <w:ind w:right="33"/>
              <w:rPr>
                <w:rFonts w:cs="Arial"/>
              </w:rPr>
            </w:pPr>
            <w:r w:rsidRPr="00340914">
              <w:rPr>
                <w:rFonts w:cs="Arial"/>
              </w:rPr>
              <w:t>58240</w:t>
            </w:r>
          </w:p>
        </w:tc>
        <w:tc>
          <w:tcPr>
            <w:tcW w:w="1558" w:type="dxa"/>
          </w:tcPr>
          <w:p w14:paraId="6DE29CD9" w14:textId="77777777" w:rsidR="001D5211" w:rsidRPr="00340914" w:rsidRDefault="001D5211" w:rsidP="00840AC0">
            <w:pPr>
              <w:pStyle w:val="TAC"/>
              <w:rPr>
                <w:rFonts w:cs="Arial"/>
              </w:rPr>
            </w:pPr>
            <w:r w:rsidRPr="00340914">
              <w:rPr>
                <w:rFonts w:cs="Arial"/>
              </w:rPr>
              <w:t>58240 - 59089</w:t>
            </w:r>
          </w:p>
        </w:tc>
        <w:tc>
          <w:tcPr>
            <w:tcW w:w="1497" w:type="dxa"/>
          </w:tcPr>
          <w:p w14:paraId="29A81430" w14:textId="77777777" w:rsidR="001D5211" w:rsidRPr="00340914" w:rsidRDefault="001D5211" w:rsidP="00840AC0">
            <w:pPr>
              <w:pStyle w:val="TAR"/>
              <w:ind w:right="290"/>
              <w:rPr>
                <w:rFonts w:cs="Arial"/>
              </w:rPr>
            </w:pPr>
            <w:r w:rsidRPr="00340914">
              <w:rPr>
                <w:rFonts w:cs="Arial"/>
                <w:lang w:eastAsia="ja-JP"/>
              </w:rPr>
              <w:t>1432</w:t>
            </w:r>
          </w:p>
        </w:tc>
        <w:tc>
          <w:tcPr>
            <w:tcW w:w="1452" w:type="dxa"/>
          </w:tcPr>
          <w:p w14:paraId="301B49E2" w14:textId="77777777" w:rsidR="001D5211" w:rsidRPr="00340914" w:rsidRDefault="001D5211" w:rsidP="00840AC0">
            <w:pPr>
              <w:pStyle w:val="TAR"/>
              <w:ind w:right="176"/>
              <w:rPr>
                <w:rFonts w:cs="Arial"/>
              </w:rPr>
            </w:pPr>
            <w:r w:rsidRPr="00340914">
              <w:rPr>
                <w:rFonts w:cs="Arial"/>
              </w:rPr>
              <w:t>58240</w:t>
            </w:r>
          </w:p>
        </w:tc>
        <w:tc>
          <w:tcPr>
            <w:tcW w:w="1479" w:type="dxa"/>
          </w:tcPr>
          <w:p w14:paraId="21EE31C7" w14:textId="77777777" w:rsidR="001D5211" w:rsidRPr="00340914" w:rsidRDefault="001D5211" w:rsidP="00840AC0">
            <w:pPr>
              <w:pStyle w:val="TAC"/>
              <w:rPr>
                <w:rFonts w:cs="Arial"/>
              </w:rPr>
            </w:pPr>
            <w:r w:rsidRPr="00340914">
              <w:rPr>
                <w:rFonts w:cs="Arial"/>
              </w:rPr>
              <w:t>58240 - 59089</w:t>
            </w:r>
          </w:p>
        </w:tc>
      </w:tr>
      <w:tr w:rsidR="001D5211" w:rsidRPr="00340914" w14:paraId="7006A9BB" w14:textId="77777777" w:rsidTr="001D5211">
        <w:tc>
          <w:tcPr>
            <w:tcW w:w="1067" w:type="dxa"/>
          </w:tcPr>
          <w:p w14:paraId="5AB3B163" w14:textId="77777777" w:rsidR="001D5211" w:rsidRPr="00340914" w:rsidRDefault="001D5211" w:rsidP="00840AC0">
            <w:pPr>
              <w:pStyle w:val="TAC"/>
              <w:rPr>
                <w:rFonts w:cs="Arial"/>
              </w:rPr>
            </w:pPr>
            <w:r w:rsidRPr="00340914">
              <w:rPr>
                <w:rFonts w:cs="Arial"/>
                <w:lang w:eastAsia="ja-JP"/>
              </w:rPr>
              <w:t>51</w:t>
            </w:r>
          </w:p>
        </w:tc>
        <w:tc>
          <w:tcPr>
            <w:tcW w:w="1345" w:type="dxa"/>
          </w:tcPr>
          <w:p w14:paraId="3AA90618" w14:textId="77777777" w:rsidR="001D5211" w:rsidRPr="00340914" w:rsidRDefault="001D5211" w:rsidP="00840AC0">
            <w:pPr>
              <w:pStyle w:val="TAR"/>
              <w:ind w:right="175"/>
              <w:rPr>
                <w:rFonts w:cs="Arial"/>
              </w:rPr>
            </w:pPr>
            <w:r w:rsidRPr="00340914">
              <w:rPr>
                <w:rFonts w:cs="Arial"/>
              </w:rPr>
              <w:t>1427</w:t>
            </w:r>
          </w:p>
        </w:tc>
        <w:tc>
          <w:tcPr>
            <w:tcW w:w="1231" w:type="dxa"/>
          </w:tcPr>
          <w:p w14:paraId="015BAC7A" w14:textId="77777777" w:rsidR="001D5211" w:rsidRPr="00340914" w:rsidRDefault="001D5211" w:rsidP="00840AC0">
            <w:pPr>
              <w:pStyle w:val="TAR"/>
              <w:ind w:right="33"/>
              <w:rPr>
                <w:rFonts w:cs="Arial"/>
              </w:rPr>
            </w:pPr>
            <w:r w:rsidRPr="00340914">
              <w:rPr>
                <w:rFonts w:cs="Arial"/>
              </w:rPr>
              <w:t>59090</w:t>
            </w:r>
          </w:p>
        </w:tc>
        <w:tc>
          <w:tcPr>
            <w:tcW w:w="1558" w:type="dxa"/>
          </w:tcPr>
          <w:p w14:paraId="34F46B0F" w14:textId="77777777" w:rsidR="001D5211" w:rsidRPr="00340914" w:rsidRDefault="001D5211" w:rsidP="00840AC0">
            <w:pPr>
              <w:pStyle w:val="TAC"/>
              <w:rPr>
                <w:rFonts w:cs="Arial"/>
              </w:rPr>
            </w:pPr>
            <w:r w:rsidRPr="00340914">
              <w:rPr>
                <w:rFonts w:cs="Arial"/>
              </w:rPr>
              <w:t>59090 - 59139</w:t>
            </w:r>
          </w:p>
        </w:tc>
        <w:tc>
          <w:tcPr>
            <w:tcW w:w="1497" w:type="dxa"/>
          </w:tcPr>
          <w:p w14:paraId="1FBBF4C5" w14:textId="77777777" w:rsidR="001D5211" w:rsidRPr="00340914" w:rsidRDefault="001D5211" w:rsidP="00840AC0">
            <w:pPr>
              <w:pStyle w:val="TAR"/>
              <w:ind w:right="290"/>
              <w:rPr>
                <w:rFonts w:cs="Arial"/>
              </w:rPr>
            </w:pPr>
            <w:r w:rsidRPr="00340914">
              <w:rPr>
                <w:rFonts w:cs="Arial"/>
                <w:lang w:eastAsia="ja-JP"/>
              </w:rPr>
              <w:t>1427</w:t>
            </w:r>
          </w:p>
        </w:tc>
        <w:tc>
          <w:tcPr>
            <w:tcW w:w="1452" w:type="dxa"/>
          </w:tcPr>
          <w:p w14:paraId="08A9F223" w14:textId="77777777" w:rsidR="001D5211" w:rsidRPr="00340914" w:rsidRDefault="001D5211" w:rsidP="00840AC0">
            <w:pPr>
              <w:pStyle w:val="TAR"/>
              <w:ind w:right="176"/>
              <w:rPr>
                <w:rFonts w:cs="Arial"/>
              </w:rPr>
            </w:pPr>
            <w:r w:rsidRPr="00340914">
              <w:rPr>
                <w:rFonts w:cs="Arial"/>
              </w:rPr>
              <w:t>59090</w:t>
            </w:r>
          </w:p>
        </w:tc>
        <w:tc>
          <w:tcPr>
            <w:tcW w:w="1479" w:type="dxa"/>
          </w:tcPr>
          <w:p w14:paraId="7ABAEC42" w14:textId="77777777" w:rsidR="001D5211" w:rsidRPr="00340914" w:rsidRDefault="001D5211" w:rsidP="00840AC0">
            <w:pPr>
              <w:pStyle w:val="TAC"/>
              <w:rPr>
                <w:rFonts w:cs="Arial"/>
              </w:rPr>
            </w:pPr>
            <w:r w:rsidRPr="00340914">
              <w:rPr>
                <w:rFonts w:cs="Arial"/>
              </w:rPr>
              <w:t>59090 - 59139</w:t>
            </w:r>
          </w:p>
        </w:tc>
      </w:tr>
      <w:tr w:rsidR="001D5211" w:rsidRPr="00340914" w14:paraId="0C975853" w14:textId="77777777" w:rsidTr="001D5211">
        <w:tc>
          <w:tcPr>
            <w:tcW w:w="1067" w:type="dxa"/>
          </w:tcPr>
          <w:p w14:paraId="4AAA5601" w14:textId="77777777" w:rsidR="001D5211" w:rsidRPr="00340914" w:rsidRDefault="001D5211" w:rsidP="00840AC0">
            <w:pPr>
              <w:pStyle w:val="TAC"/>
              <w:rPr>
                <w:rFonts w:cs="Arial"/>
                <w:lang w:eastAsia="ja-JP"/>
              </w:rPr>
            </w:pPr>
            <w:r w:rsidRPr="00340914">
              <w:rPr>
                <w:rFonts w:cs="Arial"/>
                <w:lang w:eastAsia="ja-JP"/>
              </w:rPr>
              <w:t>52</w:t>
            </w:r>
          </w:p>
        </w:tc>
        <w:tc>
          <w:tcPr>
            <w:tcW w:w="1345" w:type="dxa"/>
          </w:tcPr>
          <w:p w14:paraId="03B253EF" w14:textId="77777777" w:rsidR="001D5211" w:rsidRPr="00340914" w:rsidRDefault="001D5211" w:rsidP="00840AC0">
            <w:pPr>
              <w:pStyle w:val="TAR"/>
              <w:ind w:right="175"/>
              <w:rPr>
                <w:rFonts w:cs="Arial"/>
              </w:rPr>
            </w:pPr>
            <w:r w:rsidRPr="00340914">
              <w:rPr>
                <w:rFonts w:cs="Arial"/>
              </w:rPr>
              <w:t>3300</w:t>
            </w:r>
          </w:p>
        </w:tc>
        <w:tc>
          <w:tcPr>
            <w:tcW w:w="1231" w:type="dxa"/>
          </w:tcPr>
          <w:p w14:paraId="6B4ABD0E" w14:textId="77777777" w:rsidR="001D5211" w:rsidRPr="00340914" w:rsidRDefault="001D5211" w:rsidP="00840AC0">
            <w:pPr>
              <w:pStyle w:val="TAR"/>
              <w:ind w:right="33"/>
              <w:rPr>
                <w:rFonts w:cs="Arial"/>
              </w:rPr>
            </w:pPr>
            <w:r w:rsidRPr="00340914">
              <w:rPr>
                <w:rFonts w:cs="Arial"/>
              </w:rPr>
              <w:t>59140</w:t>
            </w:r>
          </w:p>
        </w:tc>
        <w:tc>
          <w:tcPr>
            <w:tcW w:w="1558" w:type="dxa"/>
          </w:tcPr>
          <w:p w14:paraId="2D43BBFF" w14:textId="77777777" w:rsidR="001D5211" w:rsidRPr="00340914" w:rsidRDefault="001D5211" w:rsidP="00840AC0">
            <w:pPr>
              <w:pStyle w:val="TAC"/>
              <w:rPr>
                <w:rFonts w:cs="Arial"/>
              </w:rPr>
            </w:pPr>
            <w:r w:rsidRPr="00340914">
              <w:rPr>
                <w:rFonts w:cs="Arial"/>
              </w:rPr>
              <w:t>59140 - 60139</w:t>
            </w:r>
          </w:p>
        </w:tc>
        <w:tc>
          <w:tcPr>
            <w:tcW w:w="1497" w:type="dxa"/>
          </w:tcPr>
          <w:p w14:paraId="1A8FED7F" w14:textId="77777777" w:rsidR="001D5211" w:rsidRPr="00340914" w:rsidRDefault="001D5211" w:rsidP="00840AC0">
            <w:pPr>
              <w:pStyle w:val="TAR"/>
              <w:ind w:right="290"/>
              <w:rPr>
                <w:rFonts w:cs="Arial"/>
                <w:lang w:eastAsia="ja-JP"/>
              </w:rPr>
            </w:pPr>
            <w:r w:rsidRPr="00340914">
              <w:rPr>
                <w:rFonts w:cs="Arial"/>
                <w:lang w:eastAsia="ja-JP"/>
              </w:rPr>
              <w:t>3300</w:t>
            </w:r>
          </w:p>
        </w:tc>
        <w:tc>
          <w:tcPr>
            <w:tcW w:w="1452" w:type="dxa"/>
          </w:tcPr>
          <w:p w14:paraId="1E96DC08" w14:textId="77777777" w:rsidR="001D5211" w:rsidRPr="00340914" w:rsidRDefault="001D5211" w:rsidP="00840AC0">
            <w:pPr>
              <w:pStyle w:val="TAR"/>
              <w:ind w:right="176"/>
              <w:rPr>
                <w:rFonts w:cs="Arial"/>
              </w:rPr>
            </w:pPr>
            <w:r w:rsidRPr="00340914">
              <w:rPr>
                <w:rFonts w:cs="Arial"/>
              </w:rPr>
              <w:t>59140</w:t>
            </w:r>
          </w:p>
        </w:tc>
        <w:tc>
          <w:tcPr>
            <w:tcW w:w="1479" w:type="dxa"/>
          </w:tcPr>
          <w:p w14:paraId="1C83EFE8" w14:textId="77777777" w:rsidR="001D5211" w:rsidRPr="00340914" w:rsidRDefault="001D5211" w:rsidP="00840AC0">
            <w:pPr>
              <w:pStyle w:val="TAC"/>
              <w:rPr>
                <w:rFonts w:cs="Arial"/>
              </w:rPr>
            </w:pPr>
            <w:r w:rsidRPr="00340914">
              <w:rPr>
                <w:rFonts w:cs="Arial"/>
              </w:rPr>
              <w:t>59140 - 60139</w:t>
            </w:r>
          </w:p>
        </w:tc>
      </w:tr>
      <w:tr w:rsidR="001D5211" w:rsidRPr="00340914" w14:paraId="3C05C935" w14:textId="77777777" w:rsidTr="001D5211">
        <w:tc>
          <w:tcPr>
            <w:tcW w:w="1067" w:type="dxa"/>
          </w:tcPr>
          <w:p w14:paraId="25240EBE" w14:textId="77777777" w:rsidR="001D5211" w:rsidRPr="00340914" w:rsidRDefault="001D5211" w:rsidP="00840AC0">
            <w:pPr>
              <w:pStyle w:val="TAC"/>
              <w:rPr>
                <w:rFonts w:cs="Arial"/>
                <w:lang w:eastAsia="ja-JP"/>
              </w:rPr>
            </w:pPr>
            <w:r w:rsidRPr="00340914">
              <w:rPr>
                <w:lang w:val="en-US" w:eastAsia="ja-JP"/>
              </w:rPr>
              <w:t>53</w:t>
            </w:r>
          </w:p>
        </w:tc>
        <w:tc>
          <w:tcPr>
            <w:tcW w:w="1345" w:type="dxa"/>
          </w:tcPr>
          <w:p w14:paraId="73565767" w14:textId="77777777" w:rsidR="001D5211" w:rsidRPr="00340914" w:rsidRDefault="001D5211" w:rsidP="00840AC0">
            <w:pPr>
              <w:pStyle w:val="TAR"/>
              <w:ind w:right="175"/>
              <w:rPr>
                <w:rFonts w:cs="Arial"/>
              </w:rPr>
            </w:pPr>
            <w:r w:rsidRPr="00340914">
              <w:rPr>
                <w:lang w:val="en-US"/>
              </w:rPr>
              <w:t>2483.5</w:t>
            </w:r>
          </w:p>
        </w:tc>
        <w:tc>
          <w:tcPr>
            <w:tcW w:w="1231" w:type="dxa"/>
          </w:tcPr>
          <w:p w14:paraId="5263F617" w14:textId="77777777" w:rsidR="001D5211" w:rsidRPr="00340914" w:rsidRDefault="001D5211" w:rsidP="00840AC0">
            <w:pPr>
              <w:pStyle w:val="TAR"/>
              <w:ind w:right="33"/>
              <w:rPr>
                <w:rFonts w:cs="Arial"/>
              </w:rPr>
            </w:pPr>
            <w:r w:rsidRPr="00340914">
              <w:rPr>
                <w:lang w:val="en-US"/>
              </w:rPr>
              <w:t>60140</w:t>
            </w:r>
          </w:p>
        </w:tc>
        <w:tc>
          <w:tcPr>
            <w:tcW w:w="1558" w:type="dxa"/>
          </w:tcPr>
          <w:p w14:paraId="5FE4AAF1" w14:textId="77777777" w:rsidR="001D5211" w:rsidRPr="00340914" w:rsidRDefault="001D5211" w:rsidP="00840AC0">
            <w:pPr>
              <w:pStyle w:val="TAC"/>
              <w:rPr>
                <w:rFonts w:cs="Arial"/>
              </w:rPr>
            </w:pPr>
            <w:r w:rsidRPr="00340914">
              <w:rPr>
                <w:lang w:val="en-US"/>
              </w:rPr>
              <w:t>60140 - 60254</w:t>
            </w:r>
          </w:p>
        </w:tc>
        <w:tc>
          <w:tcPr>
            <w:tcW w:w="1497" w:type="dxa"/>
          </w:tcPr>
          <w:p w14:paraId="627ED08A" w14:textId="77777777" w:rsidR="001D5211" w:rsidRPr="00340914" w:rsidRDefault="001D5211" w:rsidP="00840AC0">
            <w:pPr>
              <w:pStyle w:val="TAR"/>
              <w:ind w:right="290"/>
              <w:rPr>
                <w:rFonts w:cs="Arial"/>
                <w:lang w:eastAsia="ja-JP"/>
              </w:rPr>
            </w:pPr>
            <w:r w:rsidRPr="00340914">
              <w:rPr>
                <w:lang w:val="en-US"/>
              </w:rPr>
              <w:t>2483.5</w:t>
            </w:r>
          </w:p>
        </w:tc>
        <w:tc>
          <w:tcPr>
            <w:tcW w:w="1452" w:type="dxa"/>
          </w:tcPr>
          <w:p w14:paraId="36133B0A" w14:textId="77777777" w:rsidR="001D5211" w:rsidRPr="00340914" w:rsidRDefault="001D5211" w:rsidP="00840AC0">
            <w:pPr>
              <w:pStyle w:val="TAR"/>
              <w:ind w:right="176"/>
              <w:rPr>
                <w:rFonts w:cs="Arial"/>
              </w:rPr>
            </w:pPr>
            <w:r w:rsidRPr="00340914">
              <w:rPr>
                <w:lang w:val="en-US"/>
              </w:rPr>
              <w:t>60140</w:t>
            </w:r>
          </w:p>
        </w:tc>
        <w:tc>
          <w:tcPr>
            <w:tcW w:w="1479" w:type="dxa"/>
          </w:tcPr>
          <w:p w14:paraId="1ACCC09B" w14:textId="77777777" w:rsidR="001D5211" w:rsidRPr="00340914" w:rsidRDefault="001D5211" w:rsidP="00840AC0">
            <w:pPr>
              <w:pStyle w:val="TAC"/>
              <w:rPr>
                <w:rFonts w:cs="Arial"/>
              </w:rPr>
            </w:pPr>
            <w:r w:rsidRPr="00340914">
              <w:rPr>
                <w:lang w:val="en-US"/>
              </w:rPr>
              <w:t>60140 - 60254</w:t>
            </w:r>
          </w:p>
        </w:tc>
      </w:tr>
      <w:tr w:rsidR="001D5211" w:rsidRPr="00340914" w14:paraId="0EF031D8" w14:textId="77777777" w:rsidTr="001D5211">
        <w:tc>
          <w:tcPr>
            <w:tcW w:w="1067" w:type="dxa"/>
          </w:tcPr>
          <w:p w14:paraId="4504DA5C" w14:textId="77777777" w:rsidR="001D5211" w:rsidRPr="00340914" w:rsidRDefault="001D5211" w:rsidP="00840AC0">
            <w:pPr>
              <w:pStyle w:val="TAC"/>
              <w:rPr>
                <w:rFonts w:cs="Arial"/>
              </w:rPr>
            </w:pPr>
            <w:r w:rsidRPr="00340914">
              <w:rPr>
                <w:rFonts w:cs="Arial" w:hint="eastAsia"/>
                <w:lang w:eastAsia="ja-JP"/>
              </w:rPr>
              <w:t>65</w:t>
            </w:r>
          </w:p>
        </w:tc>
        <w:tc>
          <w:tcPr>
            <w:tcW w:w="1345" w:type="dxa"/>
          </w:tcPr>
          <w:p w14:paraId="6639C8AC" w14:textId="77777777" w:rsidR="001D5211" w:rsidRPr="00340914" w:rsidRDefault="001D5211" w:rsidP="00840AC0">
            <w:pPr>
              <w:pStyle w:val="TAR"/>
              <w:ind w:right="175"/>
              <w:rPr>
                <w:rFonts w:cs="Arial"/>
              </w:rPr>
            </w:pPr>
            <w:r w:rsidRPr="00340914">
              <w:rPr>
                <w:rFonts w:cs="Arial" w:hint="eastAsia"/>
                <w:lang w:eastAsia="ja-JP"/>
              </w:rPr>
              <w:t>2110</w:t>
            </w:r>
          </w:p>
        </w:tc>
        <w:tc>
          <w:tcPr>
            <w:tcW w:w="1231" w:type="dxa"/>
          </w:tcPr>
          <w:p w14:paraId="51D452BD" w14:textId="77777777" w:rsidR="001D5211" w:rsidRPr="00340914" w:rsidRDefault="001D5211" w:rsidP="00840AC0">
            <w:pPr>
              <w:pStyle w:val="TAR"/>
              <w:ind w:right="33"/>
              <w:rPr>
                <w:rFonts w:cs="Arial"/>
              </w:rPr>
            </w:pPr>
            <w:r w:rsidRPr="00340914">
              <w:rPr>
                <w:rFonts w:cs="Arial" w:hint="eastAsia"/>
                <w:lang w:eastAsia="ja-JP"/>
              </w:rPr>
              <w:t>65536</w:t>
            </w:r>
          </w:p>
        </w:tc>
        <w:tc>
          <w:tcPr>
            <w:tcW w:w="1558" w:type="dxa"/>
          </w:tcPr>
          <w:p w14:paraId="5976F7D9" w14:textId="77777777" w:rsidR="001D5211" w:rsidRPr="00340914" w:rsidRDefault="001D5211" w:rsidP="00840AC0">
            <w:pPr>
              <w:pStyle w:val="TAC"/>
              <w:rPr>
                <w:rFonts w:cs="Arial"/>
              </w:rPr>
            </w:pPr>
            <w:r w:rsidRPr="00340914">
              <w:rPr>
                <w:rFonts w:cs="Arial" w:hint="eastAsia"/>
                <w:lang w:eastAsia="ja-JP"/>
              </w:rPr>
              <w:t>65536</w:t>
            </w:r>
            <w:r w:rsidRPr="00340914">
              <w:rPr>
                <w:rFonts w:cs="Arial"/>
              </w:rPr>
              <w:t xml:space="preserve"> – </w:t>
            </w:r>
            <w:r w:rsidRPr="00340914">
              <w:rPr>
                <w:rFonts w:cs="Arial" w:hint="eastAsia"/>
                <w:lang w:eastAsia="ja-JP"/>
              </w:rPr>
              <w:t>66435</w:t>
            </w:r>
          </w:p>
        </w:tc>
        <w:tc>
          <w:tcPr>
            <w:tcW w:w="1497" w:type="dxa"/>
          </w:tcPr>
          <w:p w14:paraId="440F1BD8" w14:textId="77777777" w:rsidR="001D5211" w:rsidRPr="00340914" w:rsidRDefault="001D5211" w:rsidP="00840AC0">
            <w:pPr>
              <w:pStyle w:val="TAR"/>
              <w:ind w:right="290"/>
              <w:rPr>
                <w:rFonts w:cs="Arial"/>
              </w:rPr>
            </w:pPr>
            <w:r w:rsidRPr="00340914">
              <w:rPr>
                <w:rFonts w:cs="Arial" w:hint="eastAsia"/>
                <w:lang w:eastAsia="ja-JP"/>
              </w:rPr>
              <w:t>1920</w:t>
            </w:r>
          </w:p>
        </w:tc>
        <w:tc>
          <w:tcPr>
            <w:tcW w:w="1452" w:type="dxa"/>
          </w:tcPr>
          <w:p w14:paraId="12AC0969" w14:textId="77777777" w:rsidR="001D5211" w:rsidRPr="00340914" w:rsidRDefault="001D5211" w:rsidP="00840AC0">
            <w:pPr>
              <w:pStyle w:val="TAR"/>
              <w:ind w:right="176"/>
              <w:rPr>
                <w:rFonts w:cs="Arial"/>
              </w:rPr>
            </w:pPr>
            <w:r w:rsidRPr="00340914">
              <w:rPr>
                <w:rFonts w:cs="Arial" w:hint="eastAsia"/>
                <w:lang w:eastAsia="ja-JP"/>
              </w:rPr>
              <w:t>131072</w:t>
            </w:r>
          </w:p>
        </w:tc>
        <w:tc>
          <w:tcPr>
            <w:tcW w:w="1479" w:type="dxa"/>
          </w:tcPr>
          <w:p w14:paraId="6CF1AFBF" w14:textId="77777777" w:rsidR="001D5211" w:rsidRPr="00340914" w:rsidRDefault="001D5211" w:rsidP="00840AC0">
            <w:pPr>
              <w:pStyle w:val="TAC"/>
              <w:rPr>
                <w:rFonts w:cs="Arial"/>
              </w:rPr>
            </w:pPr>
            <w:r w:rsidRPr="00340914">
              <w:rPr>
                <w:rFonts w:cs="Arial"/>
              </w:rPr>
              <w:t>131072 – 131971</w:t>
            </w:r>
          </w:p>
        </w:tc>
      </w:tr>
      <w:tr w:rsidR="001D5211" w:rsidRPr="00340914" w14:paraId="0CB361F4" w14:textId="77777777" w:rsidTr="001D5211">
        <w:tc>
          <w:tcPr>
            <w:tcW w:w="1067" w:type="dxa"/>
          </w:tcPr>
          <w:p w14:paraId="2FB4DDE6" w14:textId="77777777" w:rsidR="001D5211" w:rsidRPr="00340914" w:rsidRDefault="001D5211" w:rsidP="00840AC0">
            <w:pPr>
              <w:pStyle w:val="TAC"/>
              <w:rPr>
                <w:rFonts w:cs="Arial"/>
              </w:rPr>
            </w:pPr>
            <w:r w:rsidRPr="00340914">
              <w:rPr>
                <w:rFonts w:cs="Arial"/>
              </w:rPr>
              <w:t>66</w:t>
            </w:r>
          </w:p>
          <w:p w14:paraId="48B17D65" w14:textId="77777777" w:rsidR="001D5211" w:rsidRPr="00340914" w:rsidRDefault="001D5211" w:rsidP="00840AC0">
            <w:pPr>
              <w:pStyle w:val="TAC"/>
              <w:rPr>
                <w:rFonts w:cs="Arial"/>
              </w:rPr>
            </w:pPr>
            <w:r w:rsidRPr="00340914">
              <w:rPr>
                <w:rFonts w:cs="Arial"/>
              </w:rPr>
              <w:t>(NOTE 4)</w:t>
            </w:r>
          </w:p>
        </w:tc>
        <w:tc>
          <w:tcPr>
            <w:tcW w:w="1345" w:type="dxa"/>
          </w:tcPr>
          <w:p w14:paraId="5C247869" w14:textId="77777777" w:rsidR="001D5211" w:rsidRPr="00340914" w:rsidRDefault="001D5211" w:rsidP="00840AC0">
            <w:pPr>
              <w:pStyle w:val="TAR"/>
              <w:ind w:right="175"/>
              <w:rPr>
                <w:rFonts w:cs="Arial"/>
              </w:rPr>
            </w:pPr>
            <w:r w:rsidRPr="00340914">
              <w:rPr>
                <w:rFonts w:cs="Arial"/>
              </w:rPr>
              <w:t>2110</w:t>
            </w:r>
          </w:p>
        </w:tc>
        <w:tc>
          <w:tcPr>
            <w:tcW w:w="1231" w:type="dxa"/>
          </w:tcPr>
          <w:p w14:paraId="7E2C437C" w14:textId="77777777" w:rsidR="001D5211" w:rsidRPr="00340914" w:rsidRDefault="001D5211" w:rsidP="00840AC0">
            <w:pPr>
              <w:pStyle w:val="TAR"/>
              <w:ind w:right="33"/>
              <w:rPr>
                <w:rFonts w:cs="Arial"/>
              </w:rPr>
            </w:pPr>
            <w:r w:rsidRPr="00340914">
              <w:rPr>
                <w:rFonts w:cs="Arial"/>
              </w:rPr>
              <w:t>6643</w:t>
            </w:r>
            <w:r w:rsidRPr="00340914">
              <w:rPr>
                <w:rFonts w:cs="Arial" w:hint="eastAsia"/>
                <w:lang w:eastAsia="zh-CN"/>
              </w:rPr>
              <w:t>6</w:t>
            </w:r>
          </w:p>
        </w:tc>
        <w:tc>
          <w:tcPr>
            <w:tcW w:w="1558" w:type="dxa"/>
          </w:tcPr>
          <w:p w14:paraId="0325E91B" w14:textId="77777777" w:rsidR="001D5211" w:rsidRPr="00340914" w:rsidRDefault="001D5211" w:rsidP="00840AC0">
            <w:pPr>
              <w:pStyle w:val="TAC"/>
              <w:rPr>
                <w:rFonts w:cs="Arial"/>
              </w:rPr>
            </w:pPr>
            <w:r w:rsidRPr="00340914">
              <w:rPr>
                <w:rFonts w:cs="Arial"/>
              </w:rPr>
              <w:t>66436 – 67335</w:t>
            </w:r>
          </w:p>
        </w:tc>
        <w:tc>
          <w:tcPr>
            <w:tcW w:w="1497" w:type="dxa"/>
          </w:tcPr>
          <w:p w14:paraId="606C6A6D" w14:textId="77777777" w:rsidR="001D5211" w:rsidRPr="00340914" w:rsidRDefault="001D5211" w:rsidP="00840AC0">
            <w:pPr>
              <w:pStyle w:val="TAR"/>
              <w:ind w:right="290"/>
              <w:rPr>
                <w:rFonts w:cs="Arial"/>
              </w:rPr>
            </w:pPr>
            <w:r w:rsidRPr="00340914">
              <w:rPr>
                <w:rFonts w:cs="Arial"/>
              </w:rPr>
              <w:t>1710</w:t>
            </w:r>
          </w:p>
        </w:tc>
        <w:tc>
          <w:tcPr>
            <w:tcW w:w="1452" w:type="dxa"/>
          </w:tcPr>
          <w:p w14:paraId="3A3BCB97" w14:textId="77777777" w:rsidR="001D5211" w:rsidRPr="00340914" w:rsidRDefault="001D5211" w:rsidP="00840AC0">
            <w:pPr>
              <w:pStyle w:val="TAR"/>
              <w:ind w:right="176"/>
              <w:rPr>
                <w:rFonts w:cs="Arial"/>
              </w:rPr>
            </w:pPr>
            <w:r w:rsidRPr="00340914">
              <w:rPr>
                <w:rFonts w:cs="Arial"/>
              </w:rPr>
              <w:t>131972</w:t>
            </w:r>
          </w:p>
        </w:tc>
        <w:tc>
          <w:tcPr>
            <w:tcW w:w="1479" w:type="dxa"/>
          </w:tcPr>
          <w:p w14:paraId="22FE313B" w14:textId="77777777" w:rsidR="001D5211" w:rsidRPr="00340914" w:rsidRDefault="001D5211" w:rsidP="00840AC0">
            <w:pPr>
              <w:pStyle w:val="TAC"/>
              <w:rPr>
                <w:rFonts w:cs="Arial"/>
              </w:rPr>
            </w:pPr>
            <w:r w:rsidRPr="00340914">
              <w:rPr>
                <w:rFonts w:cs="Arial"/>
              </w:rPr>
              <w:t>131972 – 132671</w:t>
            </w:r>
          </w:p>
        </w:tc>
      </w:tr>
      <w:tr w:rsidR="001D5211" w:rsidRPr="00340914" w14:paraId="4C7BCE37" w14:textId="77777777" w:rsidTr="001D5211">
        <w:tc>
          <w:tcPr>
            <w:tcW w:w="1067" w:type="dxa"/>
          </w:tcPr>
          <w:p w14:paraId="58C185FC" w14:textId="77777777" w:rsidR="001D5211" w:rsidRPr="00340914" w:rsidRDefault="001D5211" w:rsidP="00840AC0">
            <w:pPr>
              <w:pStyle w:val="TAC"/>
              <w:rPr>
                <w:rFonts w:cs="Arial"/>
              </w:rPr>
            </w:pPr>
            <w:r w:rsidRPr="00340914">
              <w:rPr>
                <w:rFonts w:cs="Arial"/>
              </w:rPr>
              <w:t>67</w:t>
            </w:r>
          </w:p>
          <w:p w14:paraId="133E052B" w14:textId="77777777" w:rsidR="001D5211" w:rsidRPr="00340914" w:rsidRDefault="001D5211" w:rsidP="00840AC0">
            <w:pPr>
              <w:pStyle w:val="TAC"/>
              <w:rPr>
                <w:rFonts w:cs="Arial"/>
              </w:rPr>
            </w:pPr>
            <w:r w:rsidRPr="00340914">
              <w:rPr>
                <w:rFonts w:cs="Arial"/>
              </w:rPr>
              <w:t>(NOTE 2)</w:t>
            </w:r>
          </w:p>
        </w:tc>
        <w:tc>
          <w:tcPr>
            <w:tcW w:w="1345" w:type="dxa"/>
          </w:tcPr>
          <w:p w14:paraId="4D58F652" w14:textId="77777777" w:rsidR="001D5211" w:rsidRPr="00340914" w:rsidRDefault="001D5211" w:rsidP="00840AC0">
            <w:pPr>
              <w:pStyle w:val="TAR"/>
              <w:ind w:right="175"/>
              <w:rPr>
                <w:rFonts w:cs="Arial"/>
              </w:rPr>
            </w:pPr>
            <w:r w:rsidRPr="00340914">
              <w:rPr>
                <w:rFonts w:cs="Arial"/>
              </w:rPr>
              <w:t>738</w:t>
            </w:r>
          </w:p>
        </w:tc>
        <w:tc>
          <w:tcPr>
            <w:tcW w:w="1231" w:type="dxa"/>
          </w:tcPr>
          <w:p w14:paraId="68EE8E5D" w14:textId="77777777" w:rsidR="001D5211" w:rsidRPr="00340914" w:rsidRDefault="001D5211" w:rsidP="00840AC0">
            <w:pPr>
              <w:pStyle w:val="TAR"/>
              <w:ind w:right="33"/>
              <w:rPr>
                <w:rFonts w:cs="Arial"/>
              </w:rPr>
            </w:pPr>
            <w:r w:rsidRPr="00340914">
              <w:rPr>
                <w:rFonts w:cs="Arial"/>
              </w:rPr>
              <w:t>67336</w:t>
            </w:r>
          </w:p>
        </w:tc>
        <w:tc>
          <w:tcPr>
            <w:tcW w:w="1558" w:type="dxa"/>
          </w:tcPr>
          <w:p w14:paraId="22D8792D" w14:textId="77777777" w:rsidR="001D5211" w:rsidRPr="00340914" w:rsidRDefault="001D5211" w:rsidP="00840AC0">
            <w:pPr>
              <w:pStyle w:val="TAC"/>
              <w:rPr>
                <w:rFonts w:cs="Arial"/>
              </w:rPr>
            </w:pPr>
            <w:r w:rsidRPr="00340914">
              <w:rPr>
                <w:rFonts w:cs="Arial"/>
              </w:rPr>
              <w:t>67336 - 67535</w:t>
            </w:r>
          </w:p>
        </w:tc>
        <w:tc>
          <w:tcPr>
            <w:tcW w:w="4428" w:type="dxa"/>
            <w:gridSpan w:val="3"/>
          </w:tcPr>
          <w:p w14:paraId="65AD82B2" w14:textId="77777777" w:rsidR="001D5211" w:rsidRPr="00340914" w:rsidRDefault="001D5211" w:rsidP="00840AC0">
            <w:pPr>
              <w:pStyle w:val="TAC"/>
              <w:rPr>
                <w:rFonts w:cs="Arial"/>
              </w:rPr>
            </w:pPr>
            <w:r w:rsidRPr="00340914">
              <w:rPr>
                <w:rFonts w:cs="Arial"/>
              </w:rPr>
              <w:t>N/A</w:t>
            </w:r>
          </w:p>
        </w:tc>
      </w:tr>
      <w:tr w:rsidR="001D5211" w:rsidRPr="00340914" w14:paraId="6A44BEC4" w14:textId="77777777" w:rsidTr="001D5211">
        <w:tc>
          <w:tcPr>
            <w:tcW w:w="1067" w:type="dxa"/>
          </w:tcPr>
          <w:p w14:paraId="44A2EEDE" w14:textId="77777777" w:rsidR="001D5211" w:rsidRPr="00340914" w:rsidRDefault="001D5211" w:rsidP="00840AC0">
            <w:pPr>
              <w:pStyle w:val="TAC"/>
              <w:rPr>
                <w:rFonts w:cs="Arial"/>
                <w:lang w:eastAsia="zh-CN"/>
              </w:rPr>
            </w:pPr>
            <w:r w:rsidRPr="00340914">
              <w:rPr>
                <w:rFonts w:cs="Arial"/>
              </w:rPr>
              <w:t>68</w:t>
            </w:r>
          </w:p>
        </w:tc>
        <w:tc>
          <w:tcPr>
            <w:tcW w:w="1345" w:type="dxa"/>
          </w:tcPr>
          <w:p w14:paraId="39B2A127" w14:textId="77777777" w:rsidR="001D5211" w:rsidRPr="00340914" w:rsidRDefault="001D5211" w:rsidP="00840AC0">
            <w:pPr>
              <w:pStyle w:val="TAR"/>
              <w:ind w:right="175"/>
              <w:rPr>
                <w:rFonts w:cs="Arial"/>
                <w:lang w:eastAsia="zh-CN"/>
              </w:rPr>
            </w:pPr>
            <w:r w:rsidRPr="00340914">
              <w:rPr>
                <w:rFonts w:cs="Arial"/>
              </w:rPr>
              <w:t>753</w:t>
            </w:r>
          </w:p>
        </w:tc>
        <w:tc>
          <w:tcPr>
            <w:tcW w:w="1231" w:type="dxa"/>
          </w:tcPr>
          <w:p w14:paraId="14DD1B3B" w14:textId="77777777" w:rsidR="001D5211" w:rsidRPr="00340914" w:rsidRDefault="001D5211" w:rsidP="00840AC0">
            <w:pPr>
              <w:pStyle w:val="TAR"/>
              <w:ind w:right="33"/>
              <w:rPr>
                <w:rFonts w:cs="Arial"/>
                <w:lang w:eastAsia="zh-CN"/>
              </w:rPr>
            </w:pPr>
            <w:r w:rsidRPr="00340914">
              <w:rPr>
                <w:rFonts w:cs="Arial"/>
              </w:rPr>
              <w:t>67536</w:t>
            </w:r>
          </w:p>
        </w:tc>
        <w:tc>
          <w:tcPr>
            <w:tcW w:w="1558" w:type="dxa"/>
          </w:tcPr>
          <w:p w14:paraId="016A538B" w14:textId="77777777" w:rsidR="001D5211" w:rsidRPr="00340914" w:rsidRDefault="001D5211" w:rsidP="00840AC0">
            <w:pPr>
              <w:pStyle w:val="TAC"/>
              <w:rPr>
                <w:rFonts w:cs="Arial"/>
                <w:lang w:eastAsia="zh-CN"/>
              </w:rPr>
            </w:pPr>
            <w:r w:rsidRPr="00340914">
              <w:rPr>
                <w:rFonts w:cs="Arial"/>
              </w:rPr>
              <w:t>67536 - 67835</w:t>
            </w:r>
          </w:p>
        </w:tc>
        <w:tc>
          <w:tcPr>
            <w:tcW w:w="1497" w:type="dxa"/>
          </w:tcPr>
          <w:p w14:paraId="6713BC4F" w14:textId="77777777" w:rsidR="001D5211" w:rsidRPr="00340914" w:rsidRDefault="001D5211" w:rsidP="00840AC0">
            <w:pPr>
              <w:pStyle w:val="TAR"/>
              <w:ind w:right="290"/>
              <w:rPr>
                <w:rFonts w:cs="Arial"/>
                <w:lang w:eastAsia="zh-CN"/>
              </w:rPr>
            </w:pPr>
            <w:r w:rsidRPr="00340914">
              <w:rPr>
                <w:rFonts w:cs="Arial"/>
              </w:rPr>
              <w:t>698</w:t>
            </w:r>
          </w:p>
        </w:tc>
        <w:tc>
          <w:tcPr>
            <w:tcW w:w="1452" w:type="dxa"/>
          </w:tcPr>
          <w:p w14:paraId="7B2C011B" w14:textId="77777777" w:rsidR="001D5211" w:rsidRPr="00340914" w:rsidRDefault="001D5211" w:rsidP="00840AC0">
            <w:pPr>
              <w:pStyle w:val="TAR"/>
              <w:ind w:right="176"/>
              <w:rPr>
                <w:rFonts w:cs="Arial"/>
                <w:lang w:eastAsia="zh-CN"/>
              </w:rPr>
            </w:pPr>
            <w:r w:rsidRPr="00340914">
              <w:rPr>
                <w:rFonts w:cs="Arial"/>
              </w:rPr>
              <w:t>132672</w:t>
            </w:r>
          </w:p>
        </w:tc>
        <w:tc>
          <w:tcPr>
            <w:tcW w:w="1479" w:type="dxa"/>
          </w:tcPr>
          <w:p w14:paraId="62336F61" w14:textId="77777777" w:rsidR="001D5211" w:rsidRPr="00340914" w:rsidRDefault="001D5211" w:rsidP="00840AC0">
            <w:pPr>
              <w:pStyle w:val="TAC"/>
              <w:rPr>
                <w:rFonts w:cs="Arial"/>
                <w:lang w:eastAsia="zh-CN"/>
              </w:rPr>
            </w:pPr>
            <w:r w:rsidRPr="00340914">
              <w:rPr>
                <w:rFonts w:cs="Arial"/>
              </w:rPr>
              <w:t>132672 - 132971</w:t>
            </w:r>
          </w:p>
        </w:tc>
      </w:tr>
      <w:tr w:rsidR="001D5211" w:rsidRPr="00340914" w14:paraId="7FEE478C" w14:textId="77777777" w:rsidTr="001D5211">
        <w:tc>
          <w:tcPr>
            <w:tcW w:w="1067" w:type="dxa"/>
          </w:tcPr>
          <w:p w14:paraId="6A575FEF" w14:textId="77777777" w:rsidR="001D5211" w:rsidRPr="00340914" w:rsidRDefault="001D5211" w:rsidP="00840AC0">
            <w:pPr>
              <w:pStyle w:val="TAC"/>
              <w:rPr>
                <w:rFonts w:cs="Arial"/>
              </w:rPr>
            </w:pPr>
            <w:r w:rsidRPr="00340914">
              <w:rPr>
                <w:rFonts w:cs="Arial"/>
              </w:rPr>
              <w:lastRenderedPageBreak/>
              <w:t>69</w:t>
            </w:r>
          </w:p>
          <w:p w14:paraId="350841E5" w14:textId="77777777" w:rsidR="001D5211" w:rsidRPr="00340914" w:rsidRDefault="001D5211" w:rsidP="00840AC0">
            <w:pPr>
              <w:pStyle w:val="TAC"/>
              <w:rPr>
                <w:rFonts w:cs="Arial"/>
              </w:rPr>
            </w:pPr>
            <w:r w:rsidRPr="00340914">
              <w:rPr>
                <w:rFonts w:cs="Arial"/>
              </w:rPr>
              <w:t>(NOTE 2)</w:t>
            </w:r>
          </w:p>
        </w:tc>
        <w:tc>
          <w:tcPr>
            <w:tcW w:w="1345" w:type="dxa"/>
          </w:tcPr>
          <w:p w14:paraId="18D4C184" w14:textId="77777777" w:rsidR="001D5211" w:rsidRPr="00340914" w:rsidRDefault="001D5211" w:rsidP="00840AC0">
            <w:pPr>
              <w:pStyle w:val="TAR"/>
              <w:ind w:right="175"/>
              <w:rPr>
                <w:rFonts w:cs="Arial"/>
              </w:rPr>
            </w:pPr>
            <w:r w:rsidRPr="00340914">
              <w:rPr>
                <w:rFonts w:cs="Arial"/>
              </w:rPr>
              <w:t>2570</w:t>
            </w:r>
          </w:p>
        </w:tc>
        <w:tc>
          <w:tcPr>
            <w:tcW w:w="1231" w:type="dxa"/>
          </w:tcPr>
          <w:p w14:paraId="351097D5" w14:textId="77777777" w:rsidR="001D5211" w:rsidRPr="00340914" w:rsidRDefault="001D5211" w:rsidP="00840AC0">
            <w:pPr>
              <w:pStyle w:val="TAR"/>
              <w:ind w:right="33"/>
              <w:rPr>
                <w:rFonts w:cs="Arial"/>
              </w:rPr>
            </w:pPr>
            <w:r w:rsidRPr="00340914">
              <w:rPr>
                <w:rFonts w:cs="Arial"/>
              </w:rPr>
              <w:t>67836</w:t>
            </w:r>
          </w:p>
        </w:tc>
        <w:tc>
          <w:tcPr>
            <w:tcW w:w="1558" w:type="dxa"/>
          </w:tcPr>
          <w:p w14:paraId="589D86AB" w14:textId="77777777" w:rsidR="001D5211" w:rsidRPr="00340914" w:rsidRDefault="001D5211" w:rsidP="00840AC0">
            <w:pPr>
              <w:pStyle w:val="TAC"/>
              <w:rPr>
                <w:rFonts w:cs="Arial"/>
              </w:rPr>
            </w:pPr>
            <w:r w:rsidRPr="00340914">
              <w:rPr>
                <w:rFonts w:cs="Arial"/>
              </w:rPr>
              <w:t>67836 - 68335</w:t>
            </w:r>
          </w:p>
        </w:tc>
        <w:tc>
          <w:tcPr>
            <w:tcW w:w="4428" w:type="dxa"/>
            <w:gridSpan w:val="3"/>
          </w:tcPr>
          <w:p w14:paraId="2E44221E" w14:textId="77777777" w:rsidR="001D5211" w:rsidRPr="00340914" w:rsidRDefault="001D5211" w:rsidP="00840AC0">
            <w:pPr>
              <w:pStyle w:val="TAC"/>
              <w:rPr>
                <w:rFonts w:cs="Arial"/>
              </w:rPr>
            </w:pPr>
            <w:r w:rsidRPr="00340914">
              <w:rPr>
                <w:rFonts w:cs="Arial"/>
              </w:rPr>
              <w:t>N/A</w:t>
            </w:r>
          </w:p>
          <w:p w14:paraId="06DDA421" w14:textId="77777777" w:rsidR="001D5211" w:rsidRPr="00340914" w:rsidRDefault="001D5211" w:rsidP="00840AC0">
            <w:pPr>
              <w:pStyle w:val="TAC"/>
              <w:rPr>
                <w:rFonts w:cs="Arial"/>
              </w:rPr>
            </w:pPr>
          </w:p>
        </w:tc>
      </w:tr>
      <w:tr w:rsidR="001D5211" w:rsidRPr="00340914" w14:paraId="0E8A4F2A" w14:textId="77777777" w:rsidTr="001D5211">
        <w:tc>
          <w:tcPr>
            <w:tcW w:w="1067" w:type="dxa"/>
          </w:tcPr>
          <w:p w14:paraId="733BC396" w14:textId="77777777" w:rsidR="001D5211" w:rsidRPr="00340914" w:rsidRDefault="001D5211" w:rsidP="00840AC0">
            <w:pPr>
              <w:pStyle w:val="TAC"/>
              <w:rPr>
                <w:rFonts w:cs="Arial"/>
              </w:rPr>
            </w:pPr>
            <w:r w:rsidRPr="00340914">
              <w:rPr>
                <w:rFonts w:cs="Arial"/>
              </w:rPr>
              <w:t>70</w:t>
            </w:r>
          </w:p>
          <w:p w14:paraId="56CB49E7" w14:textId="77777777" w:rsidR="001D5211" w:rsidRPr="00340914" w:rsidRDefault="001D5211" w:rsidP="00840AC0">
            <w:pPr>
              <w:pStyle w:val="TAC"/>
              <w:rPr>
                <w:rFonts w:cs="Arial"/>
              </w:rPr>
            </w:pPr>
            <w:r w:rsidRPr="00340914">
              <w:rPr>
                <w:rFonts w:cs="Arial"/>
              </w:rPr>
              <w:t>(NOTE 5)</w:t>
            </w:r>
          </w:p>
        </w:tc>
        <w:tc>
          <w:tcPr>
            <w:tcW w:w="1345" w:type="dxa"/>
          </w:tcPr>
          <w:p w14:paraId="4FDEF8DC" w14:textId="77777777" w:rsidR="001D5211" w:rsidRPr="00340914" w:rsidRDefault="001D5211" w:rsidP="00840AC0">
            <w:pPr>
              <w:pStyle w:val="TAR"/>
              <w:ind w:right="175"/>
              <w:rPr>
                <w:rFonts w:cs="Arial"/>
              </w:rPr>
            </w:pPr>
            <w:r w:rsidRPr="00340914">
              <w:rPr>
                <w:rFonts w:cs="Arial"/>
              </w:rPr>
              <w:t>1995</w:t>
            </w:r>
          </w:p>
        </w:tc>
        <w:tc>
          <w:tcPr>
            <w:tcW w:w="1231" w:type="dxa"/>
          </w:tcPr>
          <w:p w14:paraId="37FDF6E0" w14:textId="77777777" w:rsidR="001D5211" w:rsidRPr="00340914" w:rsidRDefault="001D5211" w:rsidP="00840AC0">
            <w:pPr>
              <w:pStyle w:val="TAR"/>
              <w:ind w:right="33"/>
              <w:rPr>
                <w:rFonts w:cs="Arial"/>
              </w:rPr>
            </w:pPr>
            <w:r w:rsidRPr="00340914">
              <w:rPr>
                <w:rFonts w:cs="Arial"/>
              </w:rPr>
              <w:t>683</w:t>
            </w:r>
            <w:r w:rsidRPr="00340914">
              <w:rPr>
                <w:rFonts w:cs="Arial"/>
                <w:lang w:val="en-US"/>
              </w:rPr>
              <w:t>3</w:t>
            </w:r>
            <w:r w:rsidRPr="00340914">
              <w:rPr>
                <w:rFonts w:cs="Arial"/>
              </w:rPr>
              <w:t>6</w:t>
            </w:r>
          </w:p>
        </w:tc>
        <w:tc>
          <w:tcPr>
            <w:tcW w:w="1558" w:type="dxa"/>
          </w:tcPr>
          <w:p w14:paraId="24F4B8E2" w14:textId="77777777" w:rsidR="001D5211" w:rsidRPr="00340914" w:rsidRDefault="001D5211" w:rsidP="00840AC0">
            <w:pPr>
              <w:pStyle w:val="TAC"/>
              <w:rPr>
                <w:rFonts w:cs="Arial"/>
              </w:rPr>
            </w:pPr>
            <w:r w:rsidRPr="00340914">
              <w:rPr>
                <w:rFonts w:cs="Arial"/>
              </w:rPr>
              <w:t>683</w:t>
            </w:r>
            <w:r w:rsidRPr="00340914">
              <w:rPr>
                <w:rFonts w:cs="Arial"/>
                <w:lang w:val="en-US"/>
              </w:rPr>
              <w:t>3</w:t>
            </w:r>
            <w:r w:rsidRPr="00340914">
              <w:rPr>
                <w:rFonts w:cs="Arial"/>
              </w:rPr>
              <w:t>6</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68585</w:t>
            </w:r>
          </w:p>
        </w:tc>
        <w:tc>
          <w:tcPr>
            <w:tcW w:w="1497" w:type="dxa"/>
          </w:tcPr>
          <w:p w14:paraId="5B6570D8" w14:textId="77777777" w:rsidR="001D5211" w:rsidRPr="00340914" w:rsidRDefault="001D5211" w:rsidP="00840AC0">
            <w:pPr>
              <w:pStyle w:val="TAR"/>
              <w:ind w:right="290"/>
              <w:rPr>
                <w:rFonts w:cs="Arial"/>
              </w:rPr>
            </w:pPr>
            <w:r w:rsidRPr="00340914">
              <w:rPr>
                <w:rFonts w:cs="Arial"/>
              </w:rPr>
              <w:t>1695</w:t>
            </w:r>
          </w:p>
        </w:tc>
        <w:tc>
          <w:tcPr>
            <w:tcW w:w="1452" w:type="dxa"/>
          </w:tcPr>
          <w:p w14:paraId="5DA6F7E4" w14:textId="77777777" w:rsidR="001D5211" w:rsidRPr="00340914" w:rsidRDefault="001D5211" w:rsidP="00840AC0">
            <w:pPr>
              <w:pStyle w:val="TAR"/>
              <w:ind w:right="176"/>
              <w:rPr>
                <w:rFonts w:cs="Arial"/>
              </w:rPr>
            </w:pPr>
            <w:r w:rsidRPr="00340914">
              <w:rPr>
                <w:rFonts w:cs="Arial"/>
              </w:rPr>
              <w:t>132972</w:t>
            </w:r>
          </w:p>
        </w:tc>
        <w:tc>
          <w:tcPr>
            <w:tcW w:w="1479" w:type="dxa"/>
          </w:tcPr>
          <w:p w14:paraId="6980D578" w14:textId="77777777" w:rsidR="001D5211" w:rsidRPr="00340914" w:rsidRDefault="001D5211" w:rsidP="00840AC0">
            <w:pPr>
              <w:pStyle w:val="TAC"/>
              <w:rPr>
                <w:rFonts w:cs="Arial"/>
              </w:rPr>
            </w:pPr>
            <w:r w:rsidRPr="00340914">
              <w:rPr>
                <w:rFonts w:cs="Arial"/>
              </w:rPr>
              <w:t>132972</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133121</w:t>
            </w:r>
          </w:p>
        </w:tc>
      </w:tr>
      <w:tr w:rsidR="001D5211" w:rsidRPr="00340914" w14:paraId="453AC4D4" w14:textId="77777777" w:rsidTr="001D5211">
        <w:tc>
          <w:tcPr>
            <w:tcW w:w="1067" w:type="dxa"/>
          </w:tcPr>
          <w:p w14:paraId="6B0BA751" w14:textId="77777777" w:rsidR="001D5211" w:rsidRPr="00340914" w:rsidRDefault="001D5211" w:rsidP="00840AC0">
            <w:pPr>
              <w:pStyle w:val="TAC"/>
              <w:rPr>
                <w:rFonts w:cs="Arial"/>
              </w:rPr>
            </w:pPr>
            <w:r w:rsidRPr="00340914">
              <w:rPr>
                <w:rFonts w:cs="Arial"/>
              </w:rPr>
              <w:t>71</w:t>
            </w:r>
          </w:p>
        </w:tc>
        <w:tc>
          <w:tcPr>
            <w:tcW w:w="1345" w:type="dxa"/>
          </w:tcPr>
          <w:p w14:paraId="391EBCF2" w14:textId="77777777" w:rsidR="001D5211" w:rsidRPr="00340914" w:rsidRDefault="001D5211" w:rsidP="00840AC0">
            <w:pPr>
              <w:pStyle w:val="TAR"/>
              <w:ind w:right="175"/>
              <w:rPr>
                <w:rFonts w:cs="Arial"/>
              </w:rPr>
            </w:pPr>
            <w:r w:rsidRPr="00340914">
              <w:rPr>
                <w:rFonts w:cs="Arial"/>
              </w:rPr>
              <w:t>617</w:t>
            </w:r>
          </w:p>
        </w:tc>
        <w:tc>
          <w:tcPr>
            <w:tcW w:w="1231" w:type="dxa"/>
          </w:tcPr>
          <w:p w14:paraId="6B4366C1" w14:textId="77777777" w:rsidR="001D5211" w:rsidRPr="00340914" w:rsidRDefault="001D5211" w:rsidP="00840AC0">
            <w:pPr>
              <w:pStyle w:val="TAR"/>
              <w:ind w:right="33"/>
              <w:rPr>
                <w:rFonts w:cs="Arial"/>
              </w:rPr>
            </w:pPr>
            <w:r w:rsidRPr="00340914">
              <w:rPr>
                <w:rFonts w:cs="Arial"/>
              </w:rPr>
              <w:t>68</w:t>
            </w:r>
            <w:r w:rsidRPr="00340914">
              <w:rPr>
                <w:rFonts w:cs="Arial"/>
                <w:lang w:val="en-US"/>
              </w:rPr>
              <w:t>5</w:t>
            </w:r>
            <w:r w:rsidRPr="00340914">
              <w:rPr>
                <w:rFonts w:cs="Arial"/>
              </w:rPr>
              <w:t>86</w:t>
            </w:r>
          </w:p>
        </w:tc>
        <w:tc>
          <w:tcPr>
            <w:tcW w:w="1558" w:type="dxa"/>
          </w:tcPr>
          <w:p w14:paraId="13C9E7F6" w14:textId="77777777" w:rsidR="001D5211" w:rsidRPr="00340914" w:rsidRDefault="001D5211" w:rsidP="00840AC0">
            <w:pPr>
              <w:pStyle w:val="TAC"/>
              <w:rPr>
                <w:rFonts w:cs="Arial"/>
              </w:rPr>
            </w:pPr>
            <w:r w:rsidRPr="00340914">
              <w:rPr>
                <w:rFonts w:cs="Arial"/>
              </w:rPr>
              <w:t>68</w:t>
            </w:r>
            <w:r w:rsidRPr="00340914">
              <w:rPr>
                <w:rFonts w:cs="Arial"/>
                <w:lang w:val="en-US"/>
              </w:rPr>
              <w:t>5</w:t>
            </w:r>
            <w:r w:rsidRPr="00340914">
              <w:rPr>
                <w:rFonts w:cs="Arial"/>
              </w:rPr>
              <w:t>86 - 68</w:t>
            </w:r>
            <w:r w:rsidRPr="00340914">
              <w:rPr>
                <w:rFonts w:cs="Arial"/>
                <w:lang w:val="en-US"/>
              </w:rPr>
              <w:t>9</w:t>
            </w:r>
            <w:r w:rsidRPr="00340914">
              <w:rPr>
                <w:rFonts w:cs="Arial"/>
              </w:rPr>
              <w:t>35</w:t>
            </w:r>
          </w:p>
        </w:tc>
        <w:tc>
          <w:tcPr>
            <w:tcW w:w="1497" w:type="dxa"/>
          </w:tcPr>
          <w:p w14:paraId="43D486EF" w14:textId="77777777" w:rsidR="001D5211" w:rsidRPr="00340914" w:rsidRDefault="001D5211" w:rsidP="00840AC0">
            <w:pPr>
              <w:pStyle w:val="TAR"/>
              <w:ind w:right="290"/>
              <w:rPr>
                <w:rFonts w:cs="Arial"/>
              </w:rPr>
            </w:pPr>
            <w:r w:rsidRPr="00340914">
              <w:rPr>
                <w:rFonts w:cs="Arial"/>
              </w:rPr>
              <w:t>663</w:t>
            </w:r>
          </w:p>
        </w:tc>
        <w:tc>
          <w:tcPr>
            <w:tcW w:w="1452" w:type="dxa"/>
          </w:tcPr>
          <w:p w14:paraId="4B494C00" w14:textId="77777777" w:rsidR="001D5211" w:rsidRPr="00340914" w:rsidRDefault="001D5211" w:rsidP="00840AC0">
            <w:pPr>
              <w:pStyle w:val="TAR"/>
              <w:ind w:right="176"/>
              <w:rPr>
                <w:rFonts w:cs="Arial"/>
              </w:rPr>
            </w:pPr>
            <w:r w:rsidRPr="00340914">
              <w:rPr>
                <w:rFonts w:cs="Arial"/>
              </w:rPr>
              <w:t>133</w:t>
            </w:r>
            <w:r w:rsidRPr="00340914">
              <w:rPr>
                <w:rFonts w:cs="Arial"/>
                <w:lang w:val="en-US"/>
              </w:rPr>
              <w:t>1</w:t>
            </w:r>
            <w:r w:rsidRPr="00340914">
              <w:rPr>
                <w:rFonts w:cs="Arial"/>
              </w:rPr>
              <w:t>22</w:t>
            </w:r>
          </w:p>
        </w:tc>
        <w:tc>
          <w:tcPr>
            <w:tcW w:w="1479" w:type="dxa"/>
          </w:tcPr>
          <w:p w14:paraId="55F57949" w14:textId="77777777" w:rsidR="001D5211" w:rsidRPr="00340914" w:rsidRDefault="001D5211" w:rsidP="00840AC0">
            <w:pPr>
              <w:pStyle w:val="TAC"/>
              <w:rPr>
                <w:rFonts w:cs="Arial"/>
              </w:rPr>
            </w:pPr>
            <w:r w:rsidRPr="00340914">
              <w:rPr>
                <w:rFonts w:cs="Arial"/>
              </w:rPr>
              <w:t>133</w:t>
            </w:r>
            <w:r w:rsidRPr="00340914">
              <w:rPr>
                <w:rFonts w:cs="Arial"/>
                <w:lang w:val="en-US"/>
              </w:rPr>
              <w:t>1</w:t>
            </w:r>
            <w:r w:rsidRPr="00340914">
              <w:rPr>
                <w:rFonts w:cs="Arial"/>
              </w:rPr>
              <w:t>22-133471</w:t>
            </w:r>
          </w:p>
        </w:tc>
      </w:tr>
      <w:tr w:rsidR="001D5211" w:rsidRPr="00340914" w14:paraId="37B8CA57" w14:textId="77777777" w:rsidTr="001D5211">
        <w:tc>
          <w:tcPr>
            <w:tcW w:w="1067" w:type="dxa"/>
          </w:tcPr>
          <w:p w14:paraId="7A9DD4A6" w14:textId="77777777" w:rsidR="001D5211" w:rsidRPr="00340914" w:rsidRDefault="001D5211" w:rsidP="00840AC0">
            <w:pPr>
              <w:pStyle w:val="TAC"/>
              <w:rPr>
                <w:rFonts w:cs="Arial"/>
              </w:rPr>
            </w:pPr>
            <w:r w:rsidRPr="00340914">
              <w:rPr>
                <w:rFonts w:cs="Arial"/>
              </w:rPr>
              <w:t>72</w:t>
            </w:r>
          </w:p>
        </w:tc>
        <w:tc>
          <w:tcPr>
            <w:tcW w:w="1345" w:type="dxa"/>
          </w:tcPr>
          <w:p w14:paraId="13F3EA21" w14:textId="77777777" w:rsidR="001D5211" w:rsidRPr="00340914" w:rsidRDefault="001D5211" w:rsidP="00840AC0">
            <w:pPr>
              <w:pStyle w:val="TAR"/>
              <w:ind w:right="175"/>
              <w:rPr>
                <w:rFonts w:cs="Arial"/>
              </w:rPr>
            </w:pPr>
            <w:r w:rsidRPr="00340914">
              <w:rPr>
                <w:rFonts w:cs="Arial"/>
                <w:lang w:val="en-US"/>
              </w:rPr>
              <w:t>4</w:t>
            </w:r>
            <w:r w:rsidRPr="00340914">
              <w:rPr>
                <w:rFonts w:cs="Arial"/>
              </w:rPr>
              <w:t>61</w:t>
            </w:r>
          </w:p>
        </w:tc>
        <w:tc>
          <w:tcPr>
            <w:tcW w:w="1231" w:type="dxa"/>
          </w:tcPr>
          <w:p w14:paraId="0F69B75A" w14:textId="77777777" w:rsidR="001D5211" w:rsidRPr="00340914" w:rsidRDefault="001D5211" w:rsidP="00840AC0">
            <w:pPr>
              <w:pStyle w:val="TAR"/>
              <w:ind w:right="33"/>
              <w:rPr>
                <w:rFonts w:cs="Arial"/>
              </w:rPr>
            </w:pPr>
            <w:r w:rsidRPr="00340914">
              <w:rPr>
                <w:rFonts w:cs="Arial"/>
              </w:rPr>
              <w:t>68936</w:t>
            </w:r>
          </w:p>
        </w:tc>
        <w:tc>
          <w:tcPr>
            <w:tcW w:w="1558" w:type="dxa"/>
          </w:tcPr>
          <w:p w14:paraId="65ABB67C" w14:textId="77777777" w:rsidR="001D5211" w:rsidRPr="00340914" w:rsidRDefault="001D5211" w:rsidP="00840AC0">
            <w:pPr>
              <w:pStyle w:val="TAC"/>
              <w:rPr>
                <w:rFonts w:cs="Arial"/>
              </w:rPr>
            </w:pPr>
            <w:r w:rsidRPr="00340914">
              <w:rPr>
                <w:rFonts w:cs="Arial"/>
              </w:rPr>
              <w:t>68936 - 68985</w:t>
            </w:r>
          </w:p>
        </w:tc>
        <w:tc>
          <w:tcPr>
            <w:tcW w:w="1497" w:type="dxa"/>
          </w:tcPr>
          <w:p w14:paraId="07849522" w14:textId="77777777" w:rsidR="001D5211" w:rsidRPr="00340914" w:rsidRDefault="001D5211" w:rsidP="00840AC0">
            <w:pPr>
              <w:pStyle w:val="TAR"/>
              <w:ind w:right="290"/>
              <w:rPr>
                <w:rFonts w:cs="Arial"/>
              </w:rPr>
            </w:pPr>
            <w:r w:rsidRPr="00340914">
              <w:rPr>
                <w:rFonts w:cs="Arial"/>
                <w:lang w:val="en-US"/>
              </w:rPr>
              <w:t>451</w:t>
            </w:r>
          </w:p>
        </w:tc>
        <w:tc>
          <w:tcPr>
            <w:tcW w:w="1452" w:type="dxa"/>
          </w:tcPr>
          <w:p w14:paraId="0459E3EA" w14:textId="77777777" w:rsidR="001D5211" w:rsidRPr="00340914" w:rsidRDefault="001D5211" w:rsidP="00840AC0">
            <w:pPr>
              <w:pStyle w:val="TAR"/>
              <w:ind w:right="176"/>
              <w:rPr>
                <w:rFonts w:cs="Arial"/>
              </w:rPr>
            </w:pPr>
            <w:r w:rsidRPr="00340914">
              <w:rPr>
                <w:rFonts w:cs="Arial"/>
              </w:rPr>
              <w:t>133472</w:t>
            </w:r>
          </w:p>
        </w:tc>
        <w:tc>
          <w:tcPr>
            <w:tcW w:w="1479" w:type="dxa"/>
          </w:tcPr>
          <w:p w14:paraId="07894215" w14:textId="77777777" w:rsidR="001D5211" w:rsidRPr="00340914" w:rsidRDefault="001D5211" w:rsidP="00840AC0">
            <w:pPr>
              <w:pStyle w:val="TAC"/>
              <w:rPr>
                <w:rFonts w:cs="Arial"/>
              </w:rPr>
            </w:pPr>
            <w:r w:rsidRPr="00340914">
              <w:rPr>
                <w:rFonts w:cs="Arial"/>
              </w:rPr>
              <w:t>133472-133521</w:t>
            </w:r>
          </w:p>
        </w:tc>
      </w:tr>
      <w:tr w:rsidR="001D5211" w:rsidRPr="00340914" w14:paraId="609D93D2" w14:textId="77777777" w:rsidTr="001D5211">
        <w:tc>
          <w:tcPr>
            <w:tcW w:w="1067" w:type="dxa"/>
          </w:tcPr>
          <w:p w14:paraId="4737339D" w14:textId="77777777" w:rsidR="001D5211" w:rsidRPr="00340914" w:rsidRDefault="001D5211" w:rsidP="00840AC0">
            <w:pPr>
              <w:pStyle w:val="TAC"/>
              <w:rPr>
                <w:rFonts w:cs="Arial"/>
              </w:rPr>
            </w:pPr>
            <w:r w:rsidRPr="00340914">
              <w:rPr>
                <w:rFonts w:cs="Arial"/>
              </w:rPr>
              <w:t>73</w:t>
            </w:r>
          </w:p>
        </w:tc>
        <w:tc>
          <w:tcPr>
            <w:tcW w:w="1345" w:type="dxa"/>
          </w:tcPr>
          <w:p w14:paraId="2BC3D6DE" w14:textId="77777777" w:rsidR="001D5211" w:rsidRPr="00340914" w:rsidRDefault="001D5211" w:rsidP="00840AC0">
            <w:pPr>
              <w:pStyle w:val="TAR"/>
              <w:ind w:right="175"/>
              <w:rPr>
                <w:rFonts w:cs="Arial"/>
                <w:lang w:val="en-US"/>
              </w:rPr>
            </w:pPr>
            <w:r w:rsidRPr="00340914">
              <w:rPr>
                <w:rFonts w:cs="Arial"/>
                <w:lang w:val="en-US"/>
              </w:rPr>
              <w:t>460</w:t>
            </w:r>
          </w:p>
        </w:tc>
        <w:tc>
          <w:tcPr>
            <w:tcW w:w="1231" w:type="dxa"/>
          </w:tcPr>
          <w:p w14:paraId="1316CB68" w14:textId="77777777" w:rsidR="001D5211" w:rsidRPr="00340914" w:rsidRDefault="001D5211" w:rsidP="00840AC0">
            <w:pPr>
              <w:pStyle w:val="TAR"/>
              <w:ind w:right="33"/>
              <w:rPr>
                <w:rFonts w:cs="Arial"/>
              </w:rPr>
            </w:pPr>
            <w:r w:rsidRPr="00340914">
              <w:rPr>
                <w:rFonts w:cs="Arial"/>
              </w:rPr>
              <w:t>68986</w:t>
            </w:r>
          </w:p>
        </w:tc>
        <w:tc>
          <w:tcPr>
            <w:tcW w:w="1558" w:type="dxa"/>
          </w:tcPr>
          <w:p w14:paraId="6C861691" w14:textId="77777777" w:rsidR="001D5211" w:rsidRPr="00340914" w:rsidRDefault="001D5211" w:rsidP="00840AC0">
            <w:pPr>
              <w:pStyle w:val="TAC"/>
              <w:rPr>
                <w:rFonts w:cs="Arial"/>
              </w:rPr>
            </w:pPr>
            <w:r w:rsidRPr="00340914">
              <w:rPr>
                <w:rFonts w:cs="Arial"/>
              </w:rPr>
              <w:t>68986 - 69035</w:t>
            </w:r>
          </w:p>
        </w:tc>
        <w:tc>
          <w:tcPr>
            <w:tcW w:w="1497" w:type="dxa"/>
          </w:tcPr>
          <w:p w14:paraId="6F1CA4F2" w14:textId="77777777" w:rsidR="001D5211" w:rsidRPr="00340914" w:rsidRDefault="001D5211" w:rsidP="00840AC0">
            <w:pPr>
              <w:pStyle w:val="TAR"/>
              <w:ind w:right="290"/>
              <w:rPr>
                <w:rFonts w:cs="Arial"/>
                <w:lang w:val="en-US"/>
              </w:rPr>
            </w:pPr>
            <w:r w:rsidRPr="00340914">
              <w:rPr>
                <w:rFonts w:cs="Arial"/>
                <w:lang w:val="en-US"/>
              </w:rPr>
              <w:t>450</w:t>
            </w:r>
          </w:p>
        </w:tc>
        <w:tc>
          <w:tcPr>
            <w:tcW w:w="1452" w:type="dxa"/>
          </w:tcPr>
          <w:p w14:paraId="38F0C3E3" w14:textId="77777777" w:rsidR="001D5211" w:rsidRPr="00340914" w:rsidRDefault="001D5211" w:rsidP="00840AC0">
            <w:pPr>
              <w:pStyle w:val="TAR"/>
              <w:ind w:right="176"/>
              <w:rPr>
                <w:rFonts w:cs="Arial"/>
              </w:rPr>
            </w:pPr>
            <w:r w:rsidRPr="00340914">
              <w:rPr>
                <w:rFonts w:cs="Arial"/>
              </w:rPr>
              <w:t>133522</w:t>
            </w:r>
          </w:p>
        </w:tc>
        <w:tc>
          <w:tcPr>
            <w:tcW w:w="1479" w:type="dxa"/>
          </w:tcPr>
          <w:p w14:paraId="0797AB91" w14:textId="77777777" w:rsidR="001D5211" w:rsidRPr="00340914" w:rsidRDefault="001D5211" w:rsidP="00840AC0">
            <w:pPr>
              <w:pStyle w:val="TAC"/>
              <w:rPr>
                <w:rFonts w:cs="Arial"/>
              </w:rPr>
            </w:pPr>
            <w:r w:rsidRPr="00340914">
              <w:rPr>
                <w:rFonts w:cs="Arial"/>
              </w:rPr>
              <w:t>133522-133571</w:t>
            </w:r>
          </w:p>
        </w:tc>
      </w:tr>
      <w:tr w:rsidR="001D5211" w:rsidRPr="00340914" w14:paraId="6AB52D53" w14:textId="77777777" w:rsidTr="001D5211">
        <w:tc>
          <w:tcPr>
            <w:tcW w:w="1067" w:type="dxa"/>
          </w:tcPr>
          <w:p w14:paraId="183CB755" w14:textId="77777777" w:rsidR="001D5211" w:rsidRPr="00340914" w:rsidRDefault="001D5211" w:rsidP="00840AC0">
            <w:pPr>
              <w:keepNext/>
              <w:keepLines/>
              <w:spacing w:after="0"/>
              <w:jc w:val="center"/>
              <w:rPr>
                <w:rFonts w:ascii="Arial" w:hAnsi="Arial" w:cs="Arial"/>
                <w:sz w:val="18"/>
              </w:rPr>
            </w:pPr>
            <w:r w:rsidRPr="00340914">
              <w:rPr>
                <w:rFonts w:ascii="Arial" w:hAnsi="Arial" w:cs="Arial" w:hint="eastAsia"/>
                <w:sz w:val="18"/>
                <w:lang w:eastAsia="ja-JP"/>
              </w:rPr>
              <w:t>74</w:t>
            </w:r>
          </w:p>
        </w:tc>
        <w:tc>
          <w:tcPr>
            <w:tcW w:w="1345" w:type="dxa"/>
          </w:tcPr>
          <w:p w14:paraId="6C51FBC3" w14:textId="77777777" w:rsidR="001D5211" w:rsidRPr="00340914" w:rsidRDefault="001D5211" w:rsidP="00840AC0">
            <w:pPr>
              <w:keepNext/>
              <w:keepLines/>
              <w:spacing w:after="0"/>
              <w:ind w:right="175"/>
              <w:jc w:val="right"/>
              <w:rPr>
                <w:rFonts w:ascii="Arial" w:hAnsi="Arial" w:cs="Arial"/>
                <w:sz w:val="18"/>
              </w:rPr>
            </w:pPr>
            <w:r w:rsidRPr="00340914">
              <w:rPr>
                <w:rFonts w:ascii="Arial" w:hAnsi="Arial" w:cs="Arial" w:hint="eastAsia"/>
                <w:sz w:val="18"/>
                <w:lang w:eastAsia="ja-JP"/>
              </w:rPr>
              <w:t>1475</w:t>
            </w:r>
          </w:p>
        </w:tc>
        <w:tc>
          <w:tcPr>
            <w:tcW w:w="1231" w:type="dxa"/>
          </w:tcPr>
          <w:p w14:paraId="20345769" w14:textId="77777777" w:rsidR="001D5211" w:rsidRPr="00340914" w:rsidRDefault="001D5211" w:rsidP="00840AC0">
            <w:pPr>
              <w:keepNext/>
              <w:keepLines/>
              <w:spacing w:after="0"/>
              <w:ind w:right="33"/>
              <w:jc w:val="right"/>
              <w:rPr>
                <w:rFonts w:ascii="Arial" w:hAnsi="Arial" w:cs="Arial"/>
                <w:sz w:val="18"/>
              </w:rPr>
            </w:pPr>
            <w:r w:rsidRPr="00340914">
              <w:rPr>
                <w:rFonts w:ascii="Arial" w:hAnsi="Arial" w:cs="Arial" w:hint="eastAsia"/>
                <w:sz w:val="18"/>
                <w:lang w:eastAsia="ja-JP"/>
              </w:rPr>
              <w:t>69036</w:t>
            </w:r>
          </w:p>
        </w:tc>
        <w:tc>
          <w:tcPr>
            <w:tcW w:w="1558" w:type="dxa"/>
          </w:tcPr>
          <w:p w14:paraId="130A1C75" w14:textId="77777777" w:rsidR="001D5211" w:rsidRPr="00340914" w:rsidRDefault="001D5211" w:rsidP="00840AC0">
            <w:pPr>
              <w:keepNext/>
              <w:keepLines/>
              <w:spacing w:after="0"/>
              <w:jc w:val="center"/>
              <w:rPr>
                <w:rFonts w:ascii="Arial" w:hAnsi="Arial" w:cs="Arial"/>
                <w:sz w:val="18"/>
              </w:rPr>
            </w:pPr>
            <w:r w:rsidRPr="00340914">
              <w:rPr>
                <w:rFonts w:ascii="Arial" w:hAnsi="Arial" w:cs="Arial" w:hint="eastAsia"/>
                <w:sz w:val="18"/>
                <w:lang w:eastAsia="ja-JP"/>
              </w:rPr>
              <w:t>69036 - 69465</w:t>
            </w:r>
          </w:p>
        </w:tc>
        <w:tc>
          <w:tcPr>
            <w:tcW w:w="1497" w:type="dxa"/>
          </w:tcPr>
          <w:p w14:paraId="05F268A8" w14:textId="77777777" w:rsidR="001D5211" w:rsidRPr="00340914" w:rsidRDefault="001D5211" w:rsidP="00840AC0">
            <w:pPr>
              <w:keepNext/>
              <w:keepLines/>
              <w:spacing w:after="0"/>
              <w:ind w:right="290"/>
              <w:jc w:val="right"/>
              <w:rPr>
                <w:rFonts w:ascii="Arial" w:hAnsi="Arial" w:cs="Arial"/>
                <w:sz w:val="18"/>
              </w:rPr>
            </w:pPr>
            <w:r w:rsidRPr="00340914">
              <w:rPr>
                <w:rFonts w:ascii="Arial" w:hAnsi="Arial" w:cs="Arial" w:hint="eastAsia"/>
                <w:sz w:val="18"/>
                <w:lang w:eastAsia="ja-JP"/>
              </w:rPr>
              <w:t>1427</w:t>
            </w:r>
          </w:p>
        </w:tc>
        <w:tc>
          <w:tcPr>
            <w:tcW w:w="1452" w:type="dxa"/>
          </w:tcPr>
          <w:p w14:paraId="3FA5B8B1" w14:textId="77777777" w:rsidR="001D5211" w:rsidRPr="00340914" w:rsidRDefault="001D5211" w:rsidP="00840AC0">
            <w:pPr>
              <w:keepNext/>
              <w:keepLines/>
              <w:spacing w:after="0"/>
              <w:ind w:right="176"/>
              <w:jc w:val="right"/>
              <w:rPr>
                <w:rFonts w:ascii="Arial" w:hAnsi="Arial" w:cs="Arial"/>
                <w:sz w:val="18"/>
              </w:rPr>
            </w:pPr>
            <w:r w:rsidRPr="00340914">
              <w:rPr>
                <w:rFonts w:ascii="Arial" w:hAnsi="Arial" w:cs="Arial" w:hint="eastAsia"/>
                <w:sz w:val="18"/>
                <w:lang w:eastAsia="ja-JP"/>
              </w:rPr>
              <w:t>133572</w:t>
            </w:r>
          </w:p>
        </w:tc>
        <w:tc>
          <w:tcPr>
            <w:tcW w:w="1479" w:type="dxa"/>
          </w:tcPr>
          <w:p w14:paraId="53AB38F7" w14:textId="77777777" w:rsidR="001D5211" w:rsidRPr="00340914" w:rsidRDefault="001D5211" w:rsidP="00840AC0">
            <w:pPr>
              <w:keepNext/>
              <w:keepLines/>
              <w:spacing w:after="0"/>
              <w:jc w:val="center"/>
              <w:rPr>
                <w:rFonts w:ascii="Arial" w:hAnsi="Arial" w:cs="Arial"/>
                <w:sz w:val="18"/>
              </w:rPr>
            </w:pPr>
            <w:r w:rsidRPr="00340914">
              <w:rPr>
                <w:rFonts w:ascii="Arial" w:hAnsi="Arial" w:cs="Arial" w:hint="eastAsia"/>
                <w:sz w:val="18"/>
                <w:lang w:eastAsia="ja-JP"/>
              </w:rPr>
              <w:t>133572 - 134001</w:t>
            </w:r>
          </w:p>
        </w:tc>
      </w:tr>
      <w:tr w:rsidR="001D5211" w:rsidRPr="00340914" w14:paraId="450BE77C" w14:textId="77777777" w:rsidTr="001D5211">
        <w:tc>
          <w:tcPr>
            <w:tcW w:w="1067" w:type="dxa"/>
          </w:tcPr>
          <w:p w14:paraId="4398C1F0" w14:textId="77777777" w:rsidR="001D5211" w:rsidRPr="00340914" w:rsidRDefault="001D5211" w:rsidP="00840AC0">
            <w:pPr>
              <w:pStyle w:val="TAC"/>
              <w:rPr>
                <w:rFonts w:cs="Arial"/>
                <w:lang w:eastAsia="ja-JP"/>
              </w:rPr>
            </w:pPr>
            <w:r w:rsidRPr="00340914">
              <w:rPr>
                <w:rFonts w:cs="Arial"/>
              </w:rPr>
              <w:t>75</w:t>
            </w:r>
          </w:p>
          <w:p w14:paraId="5654E688" w14:textId="77777777" w:rsidR="001D5211" w:rsidRPr="00340914" w:rsidRDefault="001D5211" w:rsidP="00840AC0">
            <w:pPr>
              <w:pStyle w:val="TAC"/>
              <w:rPr>
                <w:rFonts w:cs="Arial"/>
              </w:rPr>
            </w:pPr>
            <w:r w:rsidRPr="00340914">
              <w:rPr>
                <w:rFonts w:cs="Arial" w:hint="eastAsia"/>
                <w:lang w:eastAsia="ja-JP"/>
              </w:rPr>
              <w:t>(NOTE 2)</w:t>
            </w:r>
          </w:p>
        </w:tc>
        <w:tc>
          <w:tcPr>
            <w:tcW w:w="1345" w:type="dxa"/>
          </w:tcPr>
          <w:p w14:paraId="121CE127" w14:textId="77777777" w:rsidR="001D5211" w:rsidRPr="00340914" w:rsidRDefault="001D5211" w:rsidP="00840AC0">
            <w:pPr>
              <w:pStyle w:val="TAR"/>
              <w:ind w:right="175"/>
              <w:rPr>
                <w:rFonts w:cs="Arial"/>
              </w:rPr>
            </w:pPr>
            <w:r w:rsidRPr="00340914">
              <w:rPr>
                <w:rFonts w:cs="Arial"/>
              </w:rPr>
              <w:t>1432</w:t>
            </w:r>
          </w:p>
        </w:tc>
        <w:tc>
          <w:tcPr>
            <w:tcW w:w="1231" w:type="dxa"/>
          </w:tcPr>
          <w:p w14:paraId="78F63E4D" w14:textId="77777777" w:rsidR="001D5211" w:rsidRPr="00340914" w:rsidRDefault="001D5211" w:rsidP="00840AC0">
            <w:pPr>
              <w:pStyle w:val="TAR"/>
              <w:ind w:right="33"/>
              <w:rPr>
                <w:rFonts w:cs="Arial"/>
              </w:rPr>
            </w:pPr>
            <w:r w:rsidRPr="00340914">
              <w:rPr>
                <w:rFonts w:cs="Arial"/>
              </w:rPr>
              <w:t>69466</w:t>
            </w:r>
          </w:p>
        </w:tc>
        <w:tc>
          <w:tcPr>
            <w:tcW w:w="1558" w:type="dxa"/>
          </w:tcPr>
          <w:p w14:paraId="19C10576" w14:textId="77777777" w:rsidR="001D5211" w:rsidRPr="00340914" w:rsidRDefault="001D5211" w:rsidP="00840AC0">
            <w:pPr>
              <w:pStyle w:val="TAC"/>
              <w:jc w:val="right"/>
              <w:rPr>
                <w:rFonts w:cs="Arial"/>
              </w:rPr>
            </w:pPr>
            <w:r w:rsidRPr="00340914">
              <w:rPr>
                <w:rFonts w:cs="Arial"/>
              </w:rPr>
              <w:t>69466 - 70315</w:t>
            </w:r>
          </w:p>
        </w:tc>
        <w:tc>
          <w:tcPr>
            <w:tcW w:w="4428" w:type="dxa"/>
            <w:gridSpan w:val="3"/>
          </w:tcPr>
          <w:p w14:paraId="1CFB5284" w14:textId="77777777" w:rsidR="001D5211" w:rsidRPr="00340914" w:rsidRDefault="001D5211" w:rsidP="00840AC0">
            <w:pPr>
              <w:pStyle w:val="TAC"/>
              <w:rPr>
                <w:rFonts w:cs="Arial"/>
              </w:rPr>
            </w:pPr>
            <w:r w:rsidRPr="00340914">
              <w:rPr>
                <w:rFonts w:cs="Arial"/>
              </w:rPr>
              <w:t>N/A</w:t>
            </w:r>
          </w:p>
          <w:p w14:paraId="709952D7" w14:textId="77777777" w:rsidR="001D5211" w:rsidRPr="00340914" w:rsidRDefault="001D5211" w:rsidP="00840AC0">
            <w:pPr>
              <w:pStyle w:val="TAC"/>
              <w:rPr>
                <w:rFonts w:cs="Arial"/>
              </w:rPr>
            </w:pPr>
          </w:p>
        </w:tc>
      </w:tr>
      <w:tr w:rsidR="001D5211" w:rsidRPr="00340914" w14:paraId="0C5BC2E0" w14:textId="77777777" w:rsidTr="001D5211">
        <w:tc>
          <w:tcPr>
            <w:tcW w:w="1067" w:type="dxa"/>
          </w:tcPr>
          <w:p w14:paraId="74BC50BE" w14:textId="77777777" w:rsidR="001D5211" w:rsidRPr="00340914" w:rsidRDefault="001D5211" w:rsidP="00840AC0">
            <w:pPr>
              <w:pStyle w:val="TAC"/>
              <w:rPr>
                <w:rFonts w:cs="Arial"/>
                <w:lang w:eastAsia="ja-JP"/>
              </w:rPr>
            </w:pPr>
            <w:r w:rsidRPr="00340914">
              <w:rPr>
                <w:rFonts w:cs="Arial"/>
              </w:rPr>
              <w:t>76</w:t>
            </w:r>
          </w:p>
          <w:p w14:paraId="77727AE9" w14:textId="77777777" w:rsidR="001D5211" w:rsidRPr="00340914" w:rsidRDefault="001D5211" w:rsidP="00840AC0">
            <w:pPr>
              <w:pStyle w:val="TAC"/>
              <w:rPr>
                <w:rFonts w:cs="Arial"/>
              </w:rPr>
            </w:pPr>
            <w:r w:rsidRPr="00340914">
              <w:rPr>
                <w:rFonts w:cs="Arial" w:hint="eastAsia"/>
                <w:lang w:eastAsia="ja-JP"/>
              </w:rPr>
              <w:t>(NOTE 2)</w:t>
            </w:r>
          </w:p>
        </w:tc>
        <w:tc>
          <w:tcPr>
            <w:tcW w:w="1345" w:type="dxa"/>
          </w:tcPr>
          <w:p w14:paraId="7DE24071" w14:textId="77777777" w:rsidR="001D5211" w:rsidRPr="00340914" w:rsidRDefault="001D5211" w:rsidP="00840AC0">
            <w:pPr>
              <w:pStyle w:val="TAR"/>
              <w:ind w:right="175"/>
              <w:rPr>
                <w:rFonts w:cs="Arial"/>
              </w:rPr>
            </w:pPr>
            <w:r w:rsidRPr="00340914">
              <w:rPr>
                <w:rFonts w:cs="Arial"/>
              </w:rPr>
              <w:t>1427</w:t>
            </w:r>
          </w:p>
        </w:tc>
        <w:tc>
          <w:tcPr>
            <w:tcW w:w="1231" w:type="dxa"/>
          </w:tcPr>
          <w:p w14:paraId="6BCF1C5E" w14:textId="77777777" w:rsidR="001D5211" w:rsidRPr="00340914" w:rsidRDefault="001D5211" w:rsidP="00840AC0">
            <w:pPr>
              <w:pStyle w:val="TAR"/>
              <w:ind w:right="33"/>
              <w:rPr>
                <w:rFonts w:cs="Arial"/>
              </w:rPr>
            </w:pPr>
            <w:r w:rsidRPr="00340914">
              <w:rPr>
                <w:rFonts w:cs="Arial"/>
              </w:rPr>
              <w:t>70316</w:t>
            </w:r>
          </w:p>
        </w:tc>
        <w:tc>
          <w:tcPr>
            <w:tcW w:w="1558" w:type="dxa"/>
          </w:tcPr>
          <w:p w14:paraId="038042F4" w14:textId="77777777" w:rsidR="001D5211" w:rsidRPr="00340914" w:rsidRDefault="001D5211" w:rsidP="00840AC0">
            <w:pPr>
              <w:pStyle w:val="TAC"/>
              <w:jc w:val="right"/>
              <w:rPr>
                <w:rFonts w:cs="Arial"/>
              </w:rPr>
            </w:pPr>
            <w:r w:rsidRPr="00340914">
              <w:rPr>
                <w:rFonts w:cs="Arial"/>
              </w:rPr>
              <w:t>70316 - 70365</w:t>
            </w:r>
          </w:p>
        </w:tc>
        <w:tc>
          <w:tcPr>
            <w:tcW w:w="4428" w:type="dxa"/>
            <w:gridSpan w:val="3"/>
          </w:tcPr>
          <w:p w14:paraId="6A954768" w14:textId="77777777" w:rsidR="001D5211" w:rsidRPr="00340914" w:rsidRDefault="001D5211" w:rsidP="00840AC0">
            <w:pPr>
              <w:pStyle w:val="TAC"/>
              <w:rPr>
                <w:rFonts w:cs="Arial"/>
              </w:rPr>
            </w:pPr>
            <w:r w:rsidRPr="00340914">
              <w:rPr>
                <w:rFonts w:cs="Arial"/>
              </w:rPr>
              <w:t>N/A</w:t>
            </w:r>
          </w:p>
          <w:p w14:paraId="7BE14688" w14:textId="77777777" w:rsidR="001D5211" w:rsidRPr="00340914" w:rsidRDefault="001D5211" w:rsidP="00840AC0">
            <w:pPr>
              <w:pStyle w:val="TAC"/>
              <w:rPr>
                <w:rFonts w:cs="Arial"/>
              </w:rPr>
            </w:pPr>
          </w:p>
        </w:tc>
      </w:tr>
      <w:tr w:rsidR="001D5211" w:rsidRPr="00340914" w14:paraId="6027A93B" w14:textId="77777777" w:rsidTr="001D5211">
        <w:tc>
          <w:tcPr>
            <w:tcW w:w="1067" w:type="dxa"/>
          </w:tcPr>
          <w:p w14:paraId="374FBB68" w14:textId="77777777" w:rsidR="001D5211" w:rsidRPr="00340914" w:rsidRDefault="001D5211" w:rsidP="00840AC0">
            <w:pPr>
              <w:pStyle w:val="TAC"/>
              <w:rPr>
                <w:rFonts w:cs="Arial"/>
              </w:rPr>
            </w:pPr>
            <w:r w:rsidRPr="00340914">
              <w:rPr>
                <w:rFonts w:cs="Arial"/>
              </w:rPr>
              <w:t>85</w:t>
            </w:r>
          </w:p>
        </w:tc>
        <w:tc>
          <w:tcPr>
            <w:tcW w:w="1345" w:type="dxa"/>
          </w:tcPr>
          <w:p w14:paraId="08D548D2" w14:textId="77777777" w:rsidR="001D5211" w:rsidRPr="00340914" w:rsidRDefault="001D5211" w:rsidP="00840AC0">
            <w:pPr>
              <w:pStyle w:val="TAR"/>
              <w:ind w:right="175"/>
              <w:rPr>
                <w:rFonts w:cs="Arial"/>
              </w:rPr>
            </w:pPr>
            <w:r w:rsidRPr="00340914">
              <w:rPr>
                <w:rFonts w:cs="Arial"/>
              </w:rPr>
              <w:t>728</w:t>
            </w:r>
          </w:p>
        </w:tc>
        <w:tc>
          <w:tcPr>
            <w:tcW w:w="1231" w:type="dxa"/>
          </w:tcPr>
          <w:p w14:paraId="79575110" w14:textId="77777777" w:rsidR="001D5211" w:rsidRPr="00340914" w:rsidRDefault="001D5211" w:rsidP="00840AC0">
            <w:pPr>
              <w:pStyle w:val="TAR"/>
              <w:ind w:right="33"/>
              <w:rPr>
                <w:rFonts w:cs="Arial"/>
              </w:rPr>
            </w:pPr>
            <w:r w:rsidRPr="00340914">
              <w:rPr>
                <w:rFonts w:cs="Arial"/>
              </w:rPr>
              <w:t>70366</w:t>
            </w:r>
          </w:p>
        </w:tc>
        <w:tc>
          <w:tcPr>
            <w:tcW w:w="1558" w:type="dxa"/>
          </w:tcPr>
          <w:p w14:paraId="25CDDC88" w14:textId="77777777" w:rsidR="001D5211" w:rsidRPr="00340914" w:rsidRDefault="001D5211" w:rsidP="00840AC0">
            <w:pPr>
              <w:pStyle w:val="TAC"/>
              <w:jc w:val="right"/>
              <w:rPr>
                <w:rFonts w:cs="Arial"/>
              </w:rPr>
            </w:pPr>
            <w:r w:rsidRPr="00340914">
              <w:rPr>
                <w:rFonts w:cs="Arial"/>
              </w:rPr>
              <w:t>70366 - 70545</w:t>
            </w:r>
          </w:p>
        </w:tc>
        <w:tc>
          <w:tcPr>
            <w:tcW w:w="1497" w:type="dxa"/>
          </w:tcPr>
          <w:p w14:paraId="659221D9" w14:textId="77777777" w:rsidR="001D5211" w:rsidRPr="00340914" w:rsidRDefault="001D5211" w:rsidP="00840AC0">
            <w:pPr>
              <w:pStyle w:val="TAC"/>
              <w:rPr>
                <w:rFonts w:cs="Arial"/>
              </w:rPr>
            </w:pPr>
            <w:r w:rsidRPr="00340914">
              <w:rPr>
                <w:rFonts w:cs="Arial"/>
              </w:rPr>
              <w:t>698</w:t>
            </w:r>
          </w:p>
        </w:tc>
        <w:tc>
          <w:tcPr>
            <w:tcW w:w="1452" w:type="dxa"/>
          </w:tcPr>
          <w:p w14:paraId="322976DF" w14:textId="77777777" w:rsidR="001D5211" w:rsidRPr="00340914" w:rsidRDefault="001D5211" w:rsidP="00840AC0">
            <w:pPr>
              <w:pStyle w:val="TAC"/>
              <w:rPr>
                <w:rFonts w:cs="Arial"/>
              </w:rPr>
            </w:pPr>
            <w:r w:rsidRPr="00340914">
              <w:rPr>
                <w:rFonts w:cs="Arial" w:hint="eastAsia"/>
                <w:lang w:eastAsia="ja-JP"/>
              </w:rPr>
              <w:t>134002</w:t>
            </w:r>
          </w:p>
        </w:tc>
        <w:tc>
          <w:tcPr>
            <w:tcW w:w="1479" w:type="dxa"/>
          </w:tcPr>
          <w:p w14:paraId="7BC21835" w14:textId="77777777" w:rsidR="001D5211" w:rsidRPr="00340914" w:rsidRDefault="001D5211" w:rsidP="00840AC0">
            <w:pPr>
              <w:pStyle w:val="TAC"/>
              <w:rPr>
                <w:rFonts w:cs="Arial"/>
              </w:rPr>
            </w:pPr>
            <w:r w:rsidRPr="00340914">
              <w:rPr>
                <w:rFonts w:cs="Arial"/>
              </w:rPr>
              <w:t>134002 - 134181</w:t>
            </w:r>
          </w:p>
        </w:tc>
      </w:tr>
      <w:tr w:rsidR="001D5211" w:rsidRPr="00340914" w14:paraId="3A59E36D" w14:textId="77777777" w:rsidTr="001D5211">
        <w:tc>
          <w:tcPr>
            <w:tcW w:w="1067" w:type="dxa"/>
          </w:tcPr>
          <w:p w14:paraId="6C941F90" w14:textId="77777777" w:rsidR="001D5211" w:rsidRPr="00340914" w:rsidRDefault="001D5211" w:rsidP="00840AC0">
            <w:pPr>
              <w:pStyle w:val="TAC"/>
              <w:rPr>
                <w:rFonts w:cs="Arial"/>
              </w:rPr>
            </w:pPr>
            <w:r w:rsidRPr="00340914">
              <w:rPr>
                <w:rFonts w:cs="Arial"/>
              </w:rPr>
              <w:t>87</w:t>
            </w:r>
          </w:p>
        </w:tc>
        <w:tc>
          <w:tcPr>
            <w:tcW w:w="1345" w:type="dxa"/>
          </w:tcPr>
          <w:p w14:paraId="098BBD12" w14:textId="77777777" w:rsidR="001D5211" w:rsidRPr="00340914" w:rsidRDefault="001D5211" w:rsidP="00840AC0">
            <w:pPr>
              <w:pStyle w:val="TAR"/>
              <w:ind w:right="175"/>
              <w:rPr>
                <w:rFonts w:cs="Arial"/>
              </w:rPr>
            </w:pPr>
            <w:r w:rsidRPr="00340914">
              <w:rPr>
                <w:rFonts w:cs="Arial"/>
              </w:rPr>
              <w:t>420</w:t>
            </w:r>
          </w:p>
        </w:tc>
        <w:tc>
          <w:tcPr>
            <w:tcW w:w="1231" w:type="dxa"/>
          </w:tcPr>
          <w:p w14:paraId="50E1026D" w14:textId="77777777" w:rsidR="001D5211" w:rsidRPr="00340914" w:rsidRDefault="001D5211" w:rsidP="00840AC0">
            <w:pPr>
              <w:pStyle w:val="TAR"/>
              <w:ind w:right="33"/>
              <w:rPr>
                <w:rFonts w:cs="Arial"/>
              </w:rPr>
            </w:pPr>
            <w:r w:rsidRPr="00340914">
              <w:rPr>
                <w:rFonts w:cs="Arial"/>
              </w:rPr>
              <w:t>70546</w:t>
            </w:r>
          </w:p>
        </w:tc>
        <w:tc>
          <w:tcPr>
            <w:tcW w:w="1558" w:type="dxa"/>
          </w:tcPr>
          <w:p w14:paraId="6326F3DA" w14:textId="77777777" w:rsidR="001D5211" w:rsidRPr="00340914" w:rsidRDefault="001D5211" w:rsidP="00840AC0">
            <w:pPr>
              <w:pStyle w:val="TAC"/>
              <w:jc w:val="right"/>
              <w:rPr>
                <w:rFonts w:cs="Arial"/>
              </w:rPr>
            </w:pPr>
            <w:r w:rsidRPr="00340914">
              <w:rPr>
                <w:rFonts w:cs="Arial"/>
              </w:rPr>
              <w:t>70546 - 70595</w:t>
            </w:r>
          </w:p>
        </w:tc>
        <w:tc>
          <w:tcPr>
            <w:tcW w:w="1497" w:type="dxa"/>
          </w:tcPr>
          <w:p w14:paraId="6865CD62" w14:textId="77777777" w:rsidR="001D5211" w:rsidRPr="00340914" w:rsidRDefault="001D5211" w:rsidP="00840AC0">
            <w:pPr>
              <w:pStyle w:val="TAC"/>
              <w:rPr>
                <w:rFonts w:cs="Arial"/>
              </w:rPr>
            </w:pPr>
            <w:r w:rsidRPr="00340914">
              <w:rPr>
                <w:rFonts w:cs="Arial"/>
              </w:rPr>
              <w:t>410</w:t>
            </w:r>
          </w:p>
        </w:tc>
        <w:tc>
          <w:tcPr>
            <w:tcW w:w="1452" w:type="dxa"/>
          </w:tcPr>
          <w:p w14:paraId="2485049E" w14:textId="77777777" w:rsidR="001D5211" w:rsidRPr="00340914" w:rsidRDefault="001D5211" w:rsidP="00840AC0">
            <w:pPr>
              <w:pStyle w:val="TAC"/>
              <w:rPr>
                <w:rFonts w:cs="Arial"/>
                <w:lang w:eastAsia="ja-JP"/>
              </w:rPr>
            </w:pPr>
            <w:r w:rsidRPr="00340914">
              <w:rPr>
                <w:rFonts w:cs="Arial"/>
                <w:lang w:eastAsia="ja-JP"/>
              </w:rPr>
              <w:t>134182</w:t>
            </w:r>
          </w:p>
        </w:tc>
        <w:tc>
          <w:tcPr>
            <w:tcW w:w="1479" w:type="dxa"/>
          </w:tcPr>
          <w:p w14:paraId="1E0ED6F9" w14:textId="77777777" w:rsidR="001D5211" w:rsidRPr="00340914" w:rsidRDefault="001D5211" w:rsidP="00840AC0">
            <w:pPr>
              <w:pStyle w:val="TAC"/>
              <w:rPr>
                <w:rFonts w:cs="Arial"/>
              </w:rPr>
            </w:pPr>
            <w:r w:rsidRPr="00340914">
              <w:rPr>
                <w:rFonts w:cs="Arial"/>
              </w:rPr>
              <w:t>134182 - 134231</w:t>
            </w:r>
          </w:p>
        </w:tc>
      </w:tr>
      <w:tr w:rsidR="001D5211" w:rsidRPr="00340914" w14:paraId="436BA35D" w14:textId="77777777" w:rsidTr="001D5211">
        <w:tc>
          <w:tcPr>
            <w:tcW w:w="1067" w:type="dxa"/>
          </w:tcPr>
          <w:p w14:paraId="2576A5B0" w14:textId="77777777" w:rsidR="001D5211" w:rsidRPr="00340914" w:rsidRDefault="001D5211" w:rsidP="00840AC0">
            <w:pPr>
              <w:pStyle w:val="TAC"/>
              <w:rPr>
                <w:rFonts w:cs="Arial"/>
              </w:rPr>
            </w:pPr>
            <w:r w:rsidRPr="00340914">
              <w:rPr>
                <w:rFonts w:cs="Arial"/>
              </w:rPr>
              <w:t>88</w:t>
            </w:r>
          </w:p>
        </w:tc>
        <w:tc>
          <w:tcPr>
            <w:tcW w:w="1345" w:type="dxa"/>
          </w:tcPr>
          <w:p w14:paraId="53BF29A7" w14:textId="77777777" w:rsidR="001D5211" w:rsidRPr="00340914" w:rsidRDefault="001D5211" w:rsidP="00840AC0">
            <w:pPr>
              <w:pStyle w:val="TAR"/>
              <w:ind w:right="175"/>
              <w:rPr>
                <w:rFonts w:cs="Arial"/>
              </w:rPr>
            </w:pPr>
            <w:r w:rsidRPr="00340914">
              <w:rPr>
                <w:rFonts w:cs="Arial"/>
              </w:rPr>
              <w:t>422</w:t>
            </w:r>
          </w:p>
        </w:tc>
        <w:tc>
          <w:tcPr>
            <w:tcW w:w="1231" w:type="dxa"/>
          </w:tcPr>
          <w:p w14:paraId="67ADC7E7" w14:textId="77777777" w:rsidR="001D5211" w:rsidRPr="00340914" w:rsidRDefault="001D5211" w:rsidP="00840AC0">
            <w:pPr>
              <w:pStyle w:val="TAR"/>
              <w:ind w:right="33"/>
              <w:rPr>
                <w:rFonts w:cs="Arial"/>
              </w:rPr>
            </w:pPr>
            <w:r w:rsidRPr="00340914">
              <w:rPr>
                <w:rFonts w:cs="Arial"/>
              </w:rPr>
              <w:t>70596</w:t>
            </w:r>
          </w:p>
        </w:tc>
        <w:tc>
          <w:tcPr>
            <w:tcW w:w="1558" w:type="dxa"/>
          </w:tcPr>
          <w:p w14:paraId="10DAD9C3" w14:textId="77777777" w:rsidR="001D5211" w:rsidRPr="00340914" w:rsidRDefault="001D5211" w:rsidP="00840AC0">
            <w:pPr>
              <w:pStyle w:val="TAC"/>
              <w:jc w:val="right"/>
              <w:rPr>
                <w:rFonts w:cs="Arial"/>
              </w:rPr>
            </w:pPr>
            <w:r w:rsidRPr="00340914">
              <w:rPr>
                <w:rFonts w:cs="Arial"/>
              </w:rPr>
              <w:t>70596 - 70645</w:t>
            </w:r>
          </w:p>
        </w:tc>
        <w:tc>
          <w:tcPr>
            <w:tcW w:w="1497" w:type="dxa"/>
          </w:tcPr>
          <w:p w14:paraId="36E0D672" w14:textId="77777777" w:rsidR="001D5211" w:rsidRPr="00340914" w:rsidRDefault="001D5211" w:rsidP="00840AC0">
            <w:pPr>
              <w:pStyle w:val="TAC"/>
              <w:rPr>
                <w:rFonts w:cs="Arial"/>
              </w:rPr>
            </w:pPr>
            <w:r w:rsidRPr="00340914">
              <w:rPr>
                <w:rFonts w:cs="Arial"/>
              </w:rPr>
              <w:t>412</w:t>
            </w:r>
          </w:p>
        </w:tc>
        <w:tc>
          <w:tcPr>
            <w:tcW w:w="1452" w:type="dxa"/>
          </w:tcPr>
          <w:p w14:paraId="6A8FADA0" w14:textId="77777777" w:rsidR="001D5211" w:rsidRPr="00340914" w:rsidRDefault="001D5211" w:rsidP="00840AC0">
            <w:pPr>
              <w:pStyle w:val="TAC"/>
              <w:rPr>
                <w:rFonts w:cs="Arial"/>
                <w:lang w:eastAsia="ja-JP"/>
              </w:rPr>
            </w:pPr>
            <w:r w:rsidRPr="00340914">
              <w:rPr>
                <w:rFonts w:cs="Arial"/>
                <w:lang w:eastAsia="ja-JP"/>
              </w:rPr>
              <w:t>134232</w:t>
            </w:r>
          </w:p>
        </w:tc>
        <w:tc>
          <w:tcPr>
            <w:tcW w:w="1479" w:type="dxa"/>
          </w:tcPr>
          <w:p w14:paraId="2504C7A4" w14:textId="77777777" w:rsidR="001D5211" w:rsidRPr="00340914" w:rsidRDefault="001D5211" w:rsidP="00840AC0">
            <w:pPr>
              <w:pStyle w:val="TAC"/>
              <w:rPr>
                <w:rFonts w:cs="Arial"/>
              </w:rPr>
            </w:pPr>
            <w:r w:rsidRPr="00340914">
              <w:rPr>
                <w:rFonts w:cs="Arial"/>
              </w:rPr>
              <w:t>134232 - 134281</w:t>
            </w:r>
          </w:p>
        </w:tc>
      </w:tr>
      <w:tr w:rsidR="001D5211" w:rsidRPr="00340914" w14:paraId="2F45792F" w14:textId="77777777" w:rsidTr="001D5211">
        <w:tc>
          <w:tcPr>
            <w:tcW w:w="9629" w:type="dxa"/>
            <w:gridSpan w:val="7"/>
          </w:tcPr>
          <w:p w14:paraId="1366F6E3" w14:textId="77777777" w:rsidR="001D5211" w:rsidRPr="00340914" w:rsidRDefault="001D5211" w:rsidP="00840AC0">
            <w:pPr>
              <w:pStyle w:val="TAN"/>
            </w:pPr>
            <w:r w:rsidRPr="00340914">
              <w:t>NOTE 1:</w:t>
            </w:r>
            <w:r w:rsidRPr="00340914">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701A1C9B" w14:textId="77777777" w:rsidR="001D5211" w:rsidRPr="00340914" w:rsidRDefault="001D5211" w:rsidP="00840AC0">
            <w:pPr>
              <w:pStyle w:val="TAN"/>
            </w:pPr>
            <w:r w:rsidRPr="00340914">
              <w:t>NOTE 2:</w:t>
            </w:r>
            <w:r w:rsidRPr="00340914">
              <w:tab/>
              <w:t>Restricted to E-UTRA operation when carrier aggregation is configured.</w:t>
            </w:r>
          </w:p>
          <w:p w14:paraId="34C864B7" w14:textId="77777777" w:rsidR="001D5211" w:rsidRPr="00340914" w:rsidRDefault="001D5211" w:rsidP="00840AC0">
            <w:pPr>
              <w:pStyle w:val="TAN"/>
              <w:rPr>
                <w:lang w:eastAsia="ja-JP"/>
              </w:rPr>
            </w:pPr>
            <w:r w:rsidRPr="00340914">
              <w:t>NOTE 3:</w:t>
            </w:r>
            <w:r w:rsidRPr="00340914">
              <w:tab/>
              <w:t>The following NDL and NUL are allowed for operation in Band 46 assuming 20MHz channel bandwidth:</w:t>
            </w:r>
            <w:r w:rsidRPr="00340914">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340914">
              <w:rPr>
                <w:rFonts w:cs="Arial" w:hint="eastAsia"/>
                <w:lang w:eastAsia="zh-CN"/>
              </w:rPr>
              <w:t xml:space="preserve">. </w:t>
            </w:r>
            <w:r w:rsidRPr="00340914">
              <w:rPr>
                <w:rFonts w:cs="Arial"/>
              </w:rPr>
              <w:t>And the following N</w:t>
            </w:r>
            <w:r w:rsidRPr="00340914">
              <w:rPr>
                <w:rFonts w:cs="Arial"/>
                <w:vertAlign w:val="subscript"/>
              </w:rPr>
              <w:t>DL</w:t>
            </w:r>
            <w:r w:rsidRPr="00340914">
              <w:rPr>
                <w:rFonts w:cs="Arial"/>
              </w:rPr>
              <w:t xml:space="preserve"> and N</w:t>
            </w:r>
            <w:r w:rsidRPr="00340914">
              <w:rPr>
                <w:rFonts w:cs="Arial"/>
                <w:vertAlign w:val="subscript"/>
              </w:rPr>
              <w:t>UL</w:t>
            </w:r>
            <w:r w:rsidRPr="00340914">
              <w:rPr>
                <w:rFonts w:cs="Arial"/>
              </w:rPr>
              <w:t xml:space="preserve"> are allowed for operation in Band 46 assuming 10MHz channel bandwidth</w:t>
            </w:r>
            <w:r w:rsidRPr="00340914">
              <w:rPr>
                <w:rFonts w:cs="Arial" w:hint="eastAsia"/>
                <w:lang w:eastAsia="zh-CN"/>
              </w:rPr>
              <w:t>:</w:t>
            </w:r>
            <w:r w:rsidRPr="00340914">
              <w:rPr>
                <w:rFonts w:cs="Arial" w:hint="eastAsia"/>
              </w:rPr>
              <w:t xml:space="preserve"> </w:t>
            </w:r>
            <w:r w:rsidRPr="00340914">
              <w:rPr>
                <w:rFonts w:cs="Arial"/>
              </w:rPr>
              <w:br/>
              <w:t>N</w:t>
            </w:r>
            <w:r w:rsidRPr="00340914">
              <w:rPr>
                <w:rFonts w:cs="Arial"/>
                <w:vertAlign w:val="subscript"/>
              </w:rPr>
              <w:t>DL</w:t>
            </w:r>
            <w:r w:rsidRPr="00340914">
              <w:rPr>
                <w:rFonts w:cs="Arial"/>
              </w:rPr>
              <w:t xml:space="preserve"> =N</w:t>
            </w:r>
            <w:r w:rsidRPr="00340914">
              <w:rPr>
                <w:rFonts w:cs="Arial"/>
                <w:vertAlign w:val="subscript"/>
              </w:rPr>
              <w:t>UL</w:t>
            </w:r>
            <w:r w:rsidRPr="00340914">
              <w:rPr>
                <w:rFonts w:cs="Arial"/>
              </w:rPr>
              <w:t xml:space="preserve"> = {n-2, n-1, n, n+1, n+2 | n = 52590 (5730 MHz), 53590 (5830 MHz)}. 10 MHz</w:t>
            </w:r>
            <w:r w:rsidRPr="00340914">
              <w:rPr>
                <w:rFonts w:cs="Arial" w:hint="eastAsia"/>
                <w:lang w:eastAsia="zh-CN"/>
              </w:rPr>
              <w:t xml:space="preserve"> channel bandwidth shall only apply </w:t>
            </w:r>
            <w:r w:rsidRPr="00340914">
              <w:rPr>
                <w:rFonts w:cs="Arial"/>
              </w:rPr>
              <w:t xml:space="preserve">in </w:t>
            </w:r>
            <w:r w:rsidRPr="00340914">
              <w:rPr>
                <w:rFonts w:cs="Arial" w:hint="eastAsia"/>
                <w:lang w:eastAsia="zh-CN"/>
              </w:rPr>
              <w:t xml:space="preserve">certain </w:t>
            </w:r>
            <w:r w:rsidRPr="00340914">
              <w:rPr>
                <w:rFonts w:cs="Arial"/>
              </w:rPr>
              <w:t xml:space="preserve">regions where the absence of non 3GPP technologies can be guaranteed on a long term basis </w:t>
            </w:r>
            <w:r w:rsidRPr="00340914">
              <w:rPr>
                <w:rFonts w:cs="Arial" w:hint="eastAsia"/>
                <w:lang w:eastAsia="zh-CN"/>
              </w:rPr>
              <w:t>in this version of specification.</w:t>
            </w:r>
          </w:p>
          <w:p w14:paraId="06CC8472" w14:textId="77777777" w:rsidR="001D5211" w:rsidRPr="00340914" w:rsidRDefault="001D5211" w:rsidP="00840AC0">
            <w:pPr>
              <w:pStyle w:val="TAN"/>
            </w:pPr>
            <w:r w:rsidRPr="00340914">
              <w:t>NOTE 4:</w:t>
            </w:r>
            <w:r w:rsidRPr="00340914">
              <w:tab/>
              <w:t>Downlink frequency range 2180 – 2200 MHz is restricted to E-UTRA operation when carrier aggregation is configured.</w:t>
            </w:r>
          </w:p>
          <w:p w14:paraId="6F01B339" w14:textId="77777777" w:rsidR="001D5211" w:rsidRPr="00340914" w:rsidRDefault="001D5211" w:rsidP="00840AC0">
            <w:pPr>
              <w:pStyle w:val="TAN"/>
            </w:pPr>
            <w:r w:rsidRPr="00340914">
              <w:t>NOTE 5:</w:t>
            </w:r>
            <w:r w:rsidRPr="00340914">
              <w:tab/>
              <w:t xml:space="preserve">The range 2010-2020 MHz of the DL operating band is restricted to E-UTRA operation when carrier aggregation is configured and TX-RX separation is 300 </w:t>
            </w:r>
            <w:proofErr w:type="spellStart"/>
            <w:r w:rsidRPr="00340914">
              <w:t>MHz.</w:t>
            </w:r>
            <w:proofErr w:type="spellEnd"/>
            <w:r w:rsidRPr="00340914">
              <w:t xml:space="preserve">  The range 2005-2020 MHz of the DL operating band is restricted to E-UTRA operation when carrier aggregation is configured and TX-RX separation is 295 </w:t>
            </w:r>
            <w:proofErr w:type="spellStart"/>
            <w:r w:rsidRPr="00340914">
              <w:t>MHz.</w:t>
            </w:r>
            <w:proofErr w:type="spellEnd"/>
          </w:p>
        </w:tc>
      </w:tr>
    </w:tbl>
    <w:p w14:paraId="22D440F4" w14:textId="77777777" w:rsidR="00A87FC1" w:rsidRDefault="00A87FC1" w:rsidP="008E539A">
      <w:pPr>
        <w:pStyle w:val="CRSeparator"/>
      </w:pPr>
    </w:p>
    <w:p w14:paraId="10A614A4" w14:textId="461B5D39" w:rsidR="008E539A" w:rsidRPr="00CE4669" w:rsidRDefault="008E539A" w:rsidP="008E539A">
      <w:pPr>
        <w:pStyle w:val="CRSeparator"/>
      </w:pPr>
      <w:r w:rsidRPr="00CE4669">
        <w:t>==============Next change==============</w:t>
      </w:r>
    </w:p>
    <w:p w14:paraId="62CF6196" w14:textId="77777777" w:rsidR="001D5211" w:rsidRPr="00340914" w:rsidRDefault="001D5211" w:rsidP="001D5211">
      <w:pPr>
        <w:pStyle w:val="Heading5"/>
      </w:pPr>
      <w:bookmarkStart w:id="161" w:name="_Toc20997795"/>
      <w:bookmarkStart w:id="162" w:name="_Toc29478474"/>
      <w:bookmarkStart w:id="163" w:name="_Toc35933072"/>
      <w:bookmarkStart w:id="164" w:name="_Toc35935360"/>
      <w:bookmarkStart w:id="165" w:name="_Toc37162944"/>
      <w:bookmarkStart w:id="166" w:name="_Toc37173272"/>
      <w:bookmarkStart w:id="167" w:name="_Toc37173524"/>
      <w:bookmarkStart w:id="168" w:name="_Toc44754080"/>
      <w:bookmarkStart w:id="169" w:name="_Toc45825508"/>
      <w:bookmarkStart w:id="170" w:name="_Toc45825760"/>
      <w:bookmarkStart w:id="171" w:name="_Toc45826012"/>
      <w:bookmarkStart w:id="172" w:name="_Toc45826264"/>
      <w:bookmarkStart w:id="173" w:name="_Toc52466430"/>
      <w:bookmarkStart w:id="174" w:name="_Toc66871477"/>
      <w:bookmarkStart w:id="175" w:name="_Toc66871981"/>
      <w:bookmarkStart w:id="176" w:name="_Toc75174100"/>
      <w:bookmarkStart w:id="177" w:name="_Toc76497050"/>
      <w:bookmarkStart w:id="178" w:name="_Toc82894237"/>
      <w:bookmarkStart w:id="179" w:name="_Toc89683894"/>
      <w:bookmarkStart w:id="180" w:name="_Toc98571319"/>
      <w:bookmarkStart w:id="181" w:name="_Toc137389425"/>
      <w:bookmarkStart w:id="182" w:name="_Toc137454694"/>
      <w:bookmarkStart w:id="183" w:name="_Toc138894080"/>
      <w:bookmarkStart w:id="184" w:name="_Toc138894332"/>
      <w:bookmarkStart w:id="185" w:name="_Toc153180619"/>
      <w:bookmarkStart w:id="186" w:name="_Toc155670124"/>
      <w:bookmarkStart w:id="187" w:name="_Toc161925375"/>
      <w:bookmarkStart w:id="188" w:name="_Toc163214004"/>
      <w:r w:rsidRPr="00340914">
        <w:t>6.6.4.3.1</w:t>
      </w:r>
      <w:r w:rsidRPr="00340914">
        <w:tab/>
        <w:t>Minimum Requirement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8DFA004" w14:textId="77777777" w:rsidR="001D5211" w:rsidRPr="00340914" w:rsidRDefault="001D5211" w:rsidP="001D5211">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60AA234" w14:textId="77777777" w:rsidR="001D5211" w:rsidRPr="00340914" w:rsidRDefault="001D5211" w:rsidP="001D5211">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1D5211" w:rsidRPr="00340914" w14:paraId="11A6790D" w14:textId="77777777" w:rsidTr="00840AC0">
        <w:trPr>
          <w:cantSplit/>
          <w:trHeight w:val="113"/>
          <w:jc w:val="center"/>
        </w:trPr>
        <w:tc>
          <w:tcPr>
            <w:tcW w:w="1302" w:type="dxa"/>
          </w:tcPr>
          <w:p w14:paraId="20FD7C2F" w14:textId="77777777" w:rsidR="001D5211" w:rsidRPr="00340914" w:rsidRDefault="001D5211" w:rsidP="00840AC0">
            <w:pPr>
              <w:pStyle w:val="TAH"/>
              <w:rPr>
                <w:rFonts w:cs="Arial"/>
              </w:rPr>
            </w:pPr>
            <w:r w:rsidRPr="00340914">
              <w:rPr>
                <w:rFonts w:cs="Arial"/>
              </w:rPr>
              <w:lastRenderedPageBreak/>
              <w:t>System type for E-UTRA to co-exist with</w:t>
            </w:r>
          </w:p>
        </w:tc>
        <w:tc>
          <w:tcPr>
            <w:tcW w:w="1701" w:type="dxa"/>
          </w:tcPr>
          <w:p w14:paraId="3791E201" w14:textId="77777777" w:rsidR="001D5211" w:rsidRPr="00340914" w:rsidRDefault="001D5211" w:rsidP="00840AC0">
            <w:pPr>
              <w:pStyle w:val="TAH"/>
              <w:rPr>
                <w:rFonts w:cs="Arial"/>
              </w:rPr>
            </w:pPr>
            <w:r w:rsidRPr="00340914">
              <w:rPr>
                <w:rFonts w:cs="Arial"/>
              </w:rPr>
              <w:t>Frequency range for co-existence requirement</w:t>
            </w:r>
          </w:p>
        </w:tc>
        <w:tc>
          <w:tcPr>
            <w:tcW w:w="851" w:type="dxa"/>
          </w:tcPr>
          <w:p w14:paraId="72980C6A" w14:textId="77777777" w:rsidR="001D5211" w:rsidRPr="00340914" w:rsidRDefault="001D5211" w:rsidP="00840AC0">
            <w:pPr>
              <w:pStyle w:val="TAH"/>
              <w:rPr>
                <w:rFonts w:cs="Arial"/>
              </w:rPr>
            </w:pPr>
            <w:r w:rsidRPr="00340914">
              <w:rPr>
                <w:rFonts w:cs="Arial"/>
              </w:rPr>
              <w:t>Maximum Level</w:t>
            </w:r>
          </w:p>
        </w:tc>
        <w:tc>
          <w:tcPr>
            <w:tcW w:w="1417" w:type="dxa"/>
          </w:tcPr>
          <w:p w14:paraId="4E21265C" w14:textId="77777777" w:rsidR="001D5211" w:rsidRPr="00340914" w:rsidRDefault="001D5211" w:rsidP="00840AC0">
            <w:pPr>
              <w:pStyle w:val="TAH"/>
              <w:rPr>
                <w:rFonts w:cs="Arial"/>
              </w:rPr>
            </w:pPr>
            <w:r w:rsidRPr="00340914">
              <w:rPr>
                <w:rFonts w:cs="Arial"/>
              </w:rPr>
              <w:t>Measurement Bandwidth</w:t>
            </w:r>
          </w:p>
        </w:tc>
        <w:tc>
          <w:tcPr>
            <w:tcW w:w="4422" w:type="dxa"/>
          </w:tcPr>
          <w:p w14:paraId="68C967F8" w14:textId="77777777" w:rsidR="001D5211" w:rsidRPr="00340914" w:rsidRDefault="001D5211" w:rsidP="00840AC0">
            <w:pPr>
              <w:pStyle w:val="TAH"/>
              <w:rPr>
                <w:rFonts w:cs="Arial"/>
              </w:rPr>
            </w:pPr>
            <w:r w:rsidRPr="00340914">
              <w:rPr>
                <w:rFonts w:cs="Arial"/>
              </w:rPr>
              <w:t>Note</w:t>
            </w:r>
          </w:p>
        </w:tc>
      </w:tr>
      <w:tr w:rsidR="001D5211" w:rsidRPr="00340914" w14:paraId="1D526271" w14:textId="77777777" w:rsidTr="00840AC0">
        <w:trPr>
          <w:cantSplit/>
          <w:trHeight w:val="113"/>
          <w:jc w:val="center"/>
        </w:trPr>
        <w:tc>
          <w:tcPr>
            <w:tcW w:w="1302" w:type="dxa"/>
            <w:vMerge w:val="restart"/>
          </w:tcPr>
          <w:p w14:paraId="3A7EA70A" w14:textId="77777777" w:rsidR="001D5211" w:rsidRPr="00340914" w:rsidRDefault="001D5211" w:rsidP="00840AC0">
            <w:pPr>
              <w:pStyle w:val="TAC"/>
              <w:rPr>
                <w:rFonts w:cs="Arial"/>
              </w:rPr>
            </w:pPr>
            <w:r w:rsidRPr="00340914">
              <w:rPr>
                <w:rFonts w:cs="Arial"/>
              </w:rPr>
              <w:t>GSM900</w:t>
            </w:r>
          </w:p>
        </w:tc>
        <w:tc>
          <w:tcPr>
            <w:tcW w:w="1701" w:type="dxa"/>
          </w:tcPr>
          <w:p w14:paraId="27DAF0C4" w14:textId="77777777" w:rsidR="001D5211" w:rsidRPr="00340914" w:rsidRDefault="001D5211" w:rsidP="00840AC0">
            <w:pPr>
              <w:pStyle w:val="TAC"/>
              <w:rPr>
                <w:rFonts w:cs="Arial"/>
              </w:rPr>
            </w:pPr>
            <w:r w:rsidRPr="00340914">
              <w:rPr>
                <w:rFonts w:cs="v5.0.0"/>
              </w:rPr>
              <w:t xml:space="preserve">921 </w:t>
            </w:r>
            <w:r w:rsidRPr="00340914">
              <w:rPr>
                <w:rFonts w:cs="v5.0.0"/>
              </w:rPr>
              <w:noBreakHyphen/>
              <w:t xml:space="preserve"> 960 MHz</w:t>
            </w:r>
          </w:p>
        </w:tc>
        <w:tc>
          <w:tcPr>
            <w:tcW w:w="851" w:type="dxa"/>
          </w:tcPr>
          <w:p w14:paraId="155369A5" w14:textId="77777777" w:rsidR="001D5211" w:rsidRPr="00340914" w:rsidRDefault="001D5211" w:rsidP="00840AC0">
            <w:pPr>
              <w:pStyle w:val="TAC"/>
              <w:rPr>
                <w:rFonts w:cs="Arial"/>
              </w:rPr>
            </w:pPr>
            <w:r w:rsidRPr="00340914">
              <w:rPr>
                <w:rFonts w:cs="v5.0.0"/>
              </w:rPr>
              <w:t>-57 dBm</w:t>
            </w:r>
          </w:p>
        </w:tc>
        <w:tc>
          <w:tcPr>
            <w:tcW w:w="1417" w:type="dxa"/>
          </w:tcPr>
          <w:p w14:paraId="3C089BA2" w14:textId="77777777" w:rsidR="001D5211" w:rsidRPr="00340914" w:rsidRDefault="001D5211" w:rsidP="00840AC0">
            <w:pPr>
              <w:pStyle w:val="TAC"/>
              <w:rPr>
                <w:rFonts w:cs="Arial"/>
              </w:rPr>
            </w:pPr>
            <w:r w:rsidRPr="00340914">
              <w:rPr>
                <w:rFonts w:cs="v5.0.0"/>
              </w:rPr>
              <w:t>100 kHz</w:t>
            </w:r>
          </w:p>
        </w:tc>
        <w:tc>
          <w:tcPr>
            <w:tcW w:w="4422" w:type="dxa"/>
          </w:tcPr>
          <w:p w14:paraId="314774A3" w14:textId="77777777" w:rsidR="001D5211" w:rsidRPr="00340914" w:rsidRDefault="001D5211" w:rsidP="00840AC0">
            <w:pPr>
              <w:pStyle w:val="TAL"/>
              <w:rPr>
                <w:rFonts w:cs="Arial"/>
              </w:rPr>
            </w:pPr>
            <w:r w:rsidRPr="00340914">
              <w:rPr>
                <w:rFonts w:cs="Arial"/>
              </w:rPr>
              <w:t>This requirement does not apply to E-UTRA BS operating in band 8</w:t>
            </w:r>
          </w:p>
        </w:tc>
      </w:tr>
      <w:tr w:rsidR="001D5211" w:rsidRPr="00340914" w14:paraId="02672B56" w14:textId="77777777" w:rsidTr="00840AC0">
        <w:trPr>
          <w:cantSplit/>
          <w:trHeight w:val="113"/>
          <w:jc w:val="center"/>
        </w:trPr>
        <w:tc>
          <w:tcPr>
            <w:tcW w:w="1302" w:type="dxa"/>
            <w:vMerge/>
          </w:tcPr>
          <w:p w14:paraId="7C9738A0" w14:textId="77777777" w:rsidR="001D5211" w:rsidRPr="00340914" w:rsidRDefault="001D5211" w:rsidP="00840AC0">
            <w:pPr>
              <w:pStyle w:val="TAC"/>
              <w:rPr>
                <w:rFonts w:cs="Arial"/>
              </w:rPr>
            </w:pPr>
          </w:p>
        </w:tc>
        <w:tc>
          <w:tcPr>
            <w:tcW w:w="1701" w:type="dxa"/>
          </w:tcPr>
          <w:p w14:paraId="50645F70" w14:textId="77777777" w:rsidR="001D5211" w:rsidRPr="00340914" w:rsidRDefault="001D5211" w:rsidP="00840AC0">
            <w:pPr>
              <w:pStyle w:val="TAC"/>
              <w:rPr>
                <w:rFonts w:cs="v5.0.0"/>
              </w:rPr>
            </w:pPr>
            <w:r w:rsidRPr="00340914">
              <w:rPr>
                <w:rFonts w:cs="Arial"/>
              </w:rPr>
              <w:t>876 - 915 MHz</w:t>
            </w:r>
          </w:p>
        </w:tc>
        <w:tc>
          <w:tcPr>
            <w:tcW w:w="851" w:type="dxa"/>
          </w:tcPr>
          <w:p w14:paraId="35AE3BB5" w14:textId="77777777" w:rsidR="001D5211" w:rsidRPr="00340914" w:rsidRDefault="001D5211" w:rsidP="00840AC0">
            <w:pPr>
              <w:pStyle w:val="TAC"/>
              <w:rPr>
                <w:rFonts w:cs="v5.0.0"/>
              </w:rPr>
            </w:pPr>
            <w:r w:rsidRPr="00340914">
              <w:rPr>
                <w:rFonts w:cs="Arial"/>
              </w:rPr>
              <w:t>-61 dBm</w:t>
            </w:r>
          </w:p>
        </w:tc>
        <w:tc>
          <w:tcPr>
            <w:tcW w:w="1417" w:type="dxa"/>
          </w:tcPr>
          <w:p w14:paraId="7835576E" w14:textId="77777777" w:rsidR="001D5211" w:rsidRPr="00340914" w:rsidRDefault="001D5211" w:rsidP="00840AC0">
            <w:pPr>
              <w:pStyle w:val="TAC"/>
              <w:rPr>
                <w:rFonts w:cs="v5.0.0"/>
              </w:rPr>
            </w:pPr>
            <w:r w:rsidRPr="00340914">
              <w:rPr>
                <w:rFonts w:cs="Arial"/>
              </w:rPr>
              <w:t>100 kHz</w:t>
            </w:r>
          </w:p>
        </w:tc>
        <w:tc>
          <w:tcPr>
            <w:tcW w:w="4422" w:type="dxa"/>
          </w:tcPr>
          <w:p w14:paraId="31681E82" w14:textId="77777777" w:rsidR="001D5211" w:rsidRPr="00340914" w:rsidDel="00813974" w:rsidRDefault="001D5211" w:rsidP="00840AC0">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1D5211" w:rsidRPr="00340914" w14:paraId="01392AB9" w14:textId="77777777" w:rsidTr="00840AC0">
        <w:trPr>
          <w:cantSplit/>
          <w:trHeight w:val="113"/>
          <w:jc w:val="center"/>
        </w:trPr>
        <w:tc>
          <w:tcPr>
            <w:tcW w:w="1302" w:type="dxa"/>
            <w:vMerge w:val="restart"/>
          </w:tcPr>
          <w:p w14:paraId="4AF62801" w14:textId="77777777" w:rsidR="001D5211" w:rsidRPr="00340914" w:rsidRDefault="001D5211" w:rsidP="00840AC0">
            <w:pPr>
              <w:pStyle w:val="TAC"/>
              <w:rPr>
                <w:rFonts w:cs="Arial"/>
              </w:rPr>
            </w:pPr>
            <w:r w:rsidRPr="00340914">
              <w:rPr>
                <w:rFonts w:cs="Arial"/>
              </w:rPr>
              <w:t>DCS1800</w:t>
            </w:r>
          </w:p>
        </w:tc>
        <w:tc>
          <w:tcPr>
            <w:tcW w:w="1701" w:type="dxa"/>
          </w:tcPr>
          <w:p w14:paraId="60699D2F" w14:textId="77777777" w:rsidR="001D5211" w:rsidRPr="00340914" w:rsidRDefault="001D5211" w:rsidP="00840AC0">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tcPr>
          <w:p w14:paraId="4EBFF75B" w14:textId="77777777" w:rsidR="001D5211" w:rsidRPr="00340914" w:rsidRDefault="001D5211" w:rsidP="00840AC0">
            <w:pPr>
              <w:pStyle w:val="TAC"/>
              <w:rPr>
                <w:rFonts w:cs="Arial"/>
              </w:rPr>
            </w:pPr>
            <w:r w:rsidRPr="00340914">
              <w:rPr>
                <w:rFonts w:cs="v5.0.0"/>
              </w:rPr>
              <w:t>-47 dBm</w:t>
            </w:r>
          </w:p>
        </w:tc>
        <w:tc>
          <w:tcPr>
            <w:tcW w:w="1417" w:type="dxa"/>
          </w:tcPr>
          <w:p w14:paraId="35812B63" w14:textId="77777777" w:rsidR="001D5211" w:rsidRPr="00340914" w:rsidRDefault="001D5211" w:rsidP="00840AC0">
            <w:pPr>
              <w:pStyle w:val="TAC"/>
              <w:rPr>
                <w:rFonts w:cs="Arial"/>
              </w:rPr>
            </w:pPr>
            <w:r w:rsidRPr="00340914">
              <w:rPr>
                <w:rFonts w:cs="v5.0.0"/>
              </w:rPr>
              <w:t>100 kHz</w:t>
            </w:r>
          </w:p>
        </w:tc>
        <w:tc>
          <w:tcPr>
            <w:tcW w:w="4422" w:type="dxa"/>
          </w:tcPr>
          <w:p w14:paraId="376A39D3" w14:textId="77777777" w:rsidR="001D5211" w:rsidRPr="00340914" w:rsidRDefault="001D5211" w:rsidP="00840AC0">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1D5211" w:rsidRPr="00340914" w14:paraId="5F83A9BD" w14:textId="77777777" w:rsidTr="00840AC0">
        <w:trPr>
          <w:cantSplit/>
          <w:trHeight w:val="113"/>
          <w:jc w:val="center"/>
        </w:trPr>
        <w:tc>
          <w:tcPr>
            <w:tcW w:w="1302" w:type="dxa"/>
            <w:vMerge/>
          </w:tcPr>
          <w:p w14:paraId="0928B13C" w14:textId="77777777" w:rsidR="001D5211" w:rsidRPr="00340914" w:rsidRDefault="001D5211" w:rsidP="00840AC0">
            <w:pPr>
              <w:pStyle w:val="TAC"/>
              <w:rPr>
                <w:rFonts w:cs="Arial"/>
              </w:rPr>
            </w:pPr>
          </w:p>
        </w:tc>
        <w:tc>
          <w:tcPr>
            <w:tcW w:w="1701" w:type="dxa"/>
          </w:tcPr>
          <w:p w14:paraId="7923FCD9" w14:textId="77777777" w:rsidR="001D5211" w:rsidRPr="00340914" w:rsidRDefault="001D5211" w:rsidP="00840AC0">
            <w:pPr>
              <w:pStyle w:val="TAC"/>
              <w:rPr>
                <w:rFonts w:cs="Arial"/>
              </w:rPr>
            </w:pPr>
            <w:r w:rsidRPr="00340914">
              <w:rPr>
                <w:rFonts w:cs="Arial"/>
              </w:rPr>
              <w:t>1710 - 1785 MHz</w:t>
            </w:r>
          </w:p>
        </w:tc>
        <w:tc>
          <w:tcPr>
            <w:tcW w:w="851" w:type="dxa"/>
          </w:tcPr>
          <w:p w14:paraId="74A8030F" w14:textId="77777777" w:rsidR="001D5211" w:rsidRPr="00340914" w:rsidRDefault="001D5211" w:rsidP="00840AC0">
            <w:pPr>
              <w:pStyle w:val="TAC"/>
              <w:rPr>
                <w:rFonts w:cs="Arial"/>
              </w:rPr>
            </w:pPr>
            <w:r w:rsidRPr="00340914">
              <w:rPr>
                <w:rFonts w:cs="Arial"/>
              </w:rPr>
              <w:t>-61 dBm</w:t>
            </w:r>
          </w:p>
        </w:tc>
        <w:tc>
          <w:tcPr>
            <w:tcW w:w="1417" w:type="dxa"/>
          </w:tcPr>
          <w:p w14:paraId="6C8A402C" w14:textId="77777777" w:rsidR="001D5211" w:rsidRPr="00340914" w:rsidRDefault="001D5211" w:rsidP="00840AC0">
            <w:pPr>
              <w:pStyle w:val="TAC"/>
              <w:rPr>
                <w:rFonts w:cs="Arial"/>
              </w:rPr>
            </w:pPr>
            <w:r w:rsidRPr="00340914">
              <w:rPr>
                <w:rFonts w:cs="Arial"/>
              </w:rPr>
              <w:t>100 kHz</w:t>
            </w:r>
          </w:p>
        </w:tc>
        <w:tc>
          <w:tcPr>
            <w:tcW w:w="4422" w:type="dxa"/>
          </w:tcPr>
          <w:p w14:paraId="0ECCBD37" w14:textId="77777777" w:rsidR="001D5211" w:rsidRPr="00340914" w:rsidRDefault="001D5211" w:rsidP="00840AC0">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1D5211" w:rsidRPr="00340914" w14:paraId="02AA2A36" w14:textId="77777777" w:rsidTr="00840AC0">
        <w:trPr>
          <w:cantSplit/>
          <w:trHeight w:val="113"/>
          <w:jc w:val="center"/>
        </w:trPr>
        <w:tc>
          <w:tcPr>
            <w:tcW w:w="1302" w:type="dxa"/>
            <w:vMerge w:val="restart"/>
          </w:tcPr>
          <w:p w14:paraId="5913B1CB" w14:textId="77777777" w:rsidR="001D5211" w:rsidRPr="00340914" w:rsidRDefault="001D5211" w:rsidP="00840AC0">
            <w:pPr>
              <w:pStyle w:val="TAC"/>
              <w:rPr>
                <w:rFonts w:cs="Arial"/>
              </w:rPr>
            </w:pPr>
            <w:r w:rsidRPr="00340914">
              <w:rPr>
                <w:rFonts w:cs="Arial"/>
              </w:rPr>
              <w:t>PCS1900</w:t>
            </w:r>
          </w:p>
        </w:tc>
        <w:tc>
          <w:tcPr>
            <w:tcW w:w="1701" w:type="dxa"/>
          </w:tcPr>
          <w:p w14:paraId="6398956E" w14:textId="77777777" w:rsidR="001D5211" w:rsidRPr="00340914" w:rsidRDefault="001D5211" w:rsidP="00840AC0">
            <w:pPr>
              <w:pStyle w:val="TAC"/>
              <w:rPr>
                <w:rFonts w:cs="v5.0.0"/>
                <w:lang w:eastAsia="zh-CN"/>
              </w:rPr>
            </w:pPr>
            <w:r w:rsidRPr="00340914">
              <w:rPr>
                <w:rFonts w:cs="v5.0.0"/>
              </w:rPr>
              <w:t xml:space="preserve">1930 </w:t>
            </w:r>
            <w:r w:rsidRPr="00340914">
              <w:rPr>
                <w:rFonts w:cs="v5.0.0"/>
              </w:rPr>
              <w:noBreakHyphen/>
              <w:t xml:space="preserve"> 1990 MHz</w:t>
            </w:r>
          </w:p>
          <w:p w14:paraId="6FA9913F" w14:textId="77777777" w:rsidR="001D5211" w:rsidRPr="00340914" w:rsidRDefault="001D5211" w:rsidP="00840AC0">
            <w:pPr>
              <w:pStyle w:val="TAC"/>
              <w:rPr>
                <w:rFonts w:cs="Arial"/>
                <w:lang w:eastAsia="zh-CN"/>
              </w:rPr>
            </w:pPr>
          </w:p>
        </w:tc>
        <w:tc>
          <w:tcPr>
            <w:tcW w:w="851" w:type="dxa"/>
          </w:tcPr>
          <w:p w14:paraId="57361A7E" w14:textId="77777777" w:rsidR="001D5211" w:rsidRPr="00340914" w:rsidRDefault="001D5211" w:rsidP="00840AC0">
            <w:pPr>
              <w:pStyle w:val="TAC"/>
              <w:rPr>
                <w:rFonts w:cs="Arial"/>
              </w:rPr>
            </w:pPr>
            <w:r w:rsidRPr="00340914">
              <w:rPr>
                <w:rFonts w:cs="v5.0.0"/>
              </w:rPr>
              <w:t>-47 dBm</w:t>
            </w:r>
          </w:p>
        </w:tc>
        <w:tc>
          <w:tcPr>
            <w:tcW w:w="1417" w:type="dxa"/>
          </w:tcPr>
          <w:p w14:paraId="51A3304F" w14:textId="77777777" w:rsidR="001D5211" w:rsidRPr="00340914" w:rsidRDefault="001D5211" w:rsidP="00840AC0">
            <w:pPr>
              <w:pStyle w:val="TAC"/>
              <w:rPr>
                <w:rFonts w:cs="Arial"/>
              </w:rPr>
            </w:pPr>
            <w:r w:rsidRPr="00340914">
              <w:rPr>
                <w:rFonts w:cs="v5.0.0"/>
              </w:rPr>
              <w:t>100 kHz</w:t>
            </w:r>
          </w:p>
        </w:tc>
        <w:tc>
          <w:tcPr>
            <w:tcW w:w="4422" w:type="dxa"/>
          </w:tcPr>
          <w:p w14:paraId="7C812D0C" w14:textId="77777777" w:rsidR="001D5211" w:rsidRPr="00340914" w:rsidRDefault="001D5211" w:rsidP="00840AC0">
            <w:pPr>
              <w:pStyle w:val="TAL"/>
              <w:rPr>
                <w:rFonts w:cs="Arial"/>
              </w:rPr>
            </w:pPr>
            <w:r w:rsidRPr="00340914">
              <w:rPr>
                <w:rFonts w:cs="v5.0.0"/>
              </w:rPr>
              <w:t xml:space="preserve">This requirement does not apply to E-UTRA BS operating in band 2, band 25, band 36 or band 70.  </w:t>
            </w:r>
          </w:p>
        </w:tc>
      </w:tr>
      <w:tr w:rsidR="001D5211" w:rsidRPr="00340914" w14:paraId="073F99E4" w14:textId="77777777" w:rsidTr="00840AC0">
        <w:trPr>
          <w:cantSplit/>
          <w:trHeight w:val="113"/>
          <w:jc w:val="center"/>
        </w:trPr>
        <w:tc>
          <w:tcPr>
            <w:tcW w:w="1302" w:type="dxa"/>
            <w:vMerge/>
          </w:tcPr>
          <w:p w14:paraId="55220F0A" w14:textId="77777777" w:rsidR="001D5211" w:rsidRPr="00340914" w:rsidRDefault="001D5211" w:rsidP="00840AC0">
            <w:pPr>
              <w:pStyle w:val="TAC"/>
              <w:rPr>
                <w:rFonts w:cs="Arial"/>
              </w:rPr>
            </w:pPr>
          </w:p>
        </w:tc>
        <w:tc>
          <w:tcPr>
            <w:tcW w:w="1701" w:type="dxa"/>
          </w:tcPr>
          <w:p w14:paraId="16A7E009" w14:textId="77777777" w:rsidR="001D5211" w:rsidRPr="00340914" w:rsidRDefault="001D5211" w:rsidP="00840AC0">
            <w:pPr>
              <w:pStyle w:val="TAC"/>
              <w:rPr>
                <w:rFonts w:cs="v5.0.0"/>
                <w:lang w:eastAsia="zh-CN"/>
              </w:rPr>
            </w:pPr>
            <w:r w:rsidRPr="00340914">
              <w:rPr>
                <w:rFonts w:cs="v5.0.0"/>
              </w:rPr>
              <w:t xml:space="preserve">1850 </w:t>
            </w:r>
            <w:r w:rsidRPr="00340914">
              <w:rPr>
                <w:rFonts w:cs="v5.0.0"/>
              </w:rPr>
              <w:noBreakHyphen/>
              <w:t xml:space="preserve"> 1910 MHz</w:t>
            </w:r>
          </w:p>
          <w:p w14:paraId="414A64E1" w14:textId="77777777" w:rsidR="001D5211" w:rsidRPr="00340914" w:rsidRDefault="001D5211" w:rsidP="00840AC0">
            <w:pPr>
              <w:pStyle w:val="TAC"/>
              <w:rPr>
                <w:rFonts w:cs="Arial"/>
                <w:lang w:eastAsia="zh-CN"/>
              </w:rPr>
            </w:pPr>
          </w:p>
        </w:tc>
        <w:tc>
          <w:tcPr>
            <w:tcW w:w="851" w:type="dxa"/>
          </w:tcPr>
          <w:p w14:paraId="5E0CDAA3" w14:textId="77777777" w:rsidR="001D5211" w:rsidRPr="00340914" w:rsidRDefault="001D5211" w:rsidP="00840AC0">
            <w:pPr>
              <w:pStyle w:val="TAC"/>
              <w:rPr>
                <w:rFonts w:cs="Arial"/>
              </w:rPr>
            </w:pPr>
            <w:r w:rsidRPr="00340914">
              <w:rPr>
                <w:rFonts w:cs="v5.0.0"/>
              </w:rPr>
              <w:t>-61 dBm</w:t>
            </w:r>
          </w:p>
        </w:tc>
        <w:tc>
          <w:tcPr>
            <w:tcW w:w="1417" w:type="dxa"/>
          </w:tcPr>
          <w:p w14:paraId="2E2C8352" w14:textId="77777777" w:rsidR="001D5211" w:rsidRPr="00340914" w:rsidRDefault="001D5211" w:rsidP="00840AC0">
            <w:pPr>
              <w:pStyle w:val="TAC"/>
              <w:rPr>
                <w:rFonts w:cs="Arial"/>
              </w:rPr>
            </w:pPr>
            <w:r w:rsidRPr="00340914">
              <w:rPr>
                <w:rFonts w:cs="v5.0.0"/>
              </w:rPr>
              <w:t>100 kHz</w:t>
            </w:r>
          </w:p>
        </w:tc>
        <w:tc>
          <w:tcPr>
            <w:tcW w:w="4422" w:type="dxa"/>
          </w:tcPr>
          <w:p w14:paraId="7CB6AE09" w14:textId="77777777" w:rsidR="001D5211" w:rsidRPr="00340914" w:rsidRDefault="001D5211" w:rsidP="00840AC0">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1D5211" w:rsidRPr="00340914" w14:paraId="60883658" w14:textId="77777777" w:rsidTr="00840AC0">
        <w:trPr>
          <w:cantSplit/>
          <w:trHeight w:val="113"/>
          <w:jc w:val="center"/>
        </w:trPr>
        <w:tc>
          <w:tcPr>
            <w:tcW w:w="1302" w:type="dxa"/>
            <w:vMerge w:val="restart"/>
          </w:tcPr>
          <w:p w14:paraId="2DFF74CE" w14:textId="77777777" w:rsidR="001D5211" w:rsidRPr="00340914" w:rsidRDefault="001D5211" w:rsidP="00840AC0">
            <w:pPr>
              <w:pStyle w:val="TAC"/>
              <w:rPr>
                <w:rFonts w:cs="Arial"/>
              </w:rPr>
            </w:pPr>
            <w:r w:rsidRPr="00340914">
              <w:rPr>
                <w:rFonts w:cs="Arial"/>
              </w:rPr>
              <w:t>GSM850 or CDMA850</w:t>
            </w:r>
          </w:p>
        </w:tc>
        <w:tc>
          <w:tcPr>
            <w:tcW w:w="1701" w:type="dxa"/>
          </w:tcPr>
          <w:p w14:paraId="3C30C66C" w14:textId="77777777" w:rsidR="001D5211" w:rsidRPr="00340914" w:rsidRDefault="001D5211" w:rsidP="00840AC0">
            <w:pPr>
              <w:pStyle w:val="TAC"/>
              <w:rPr>
                <w:rFonts w:cs="Arial"/>
              </w:rPr>
            </w:pPr>
            <w:r w:rsidRPr="00340914">
              <w:rPr>
                <w:rFonts w:cs="v5.0.0"/>
              </w:rPr>
              <w:t>869 - 894 MHz</w:t>
            </w:r>
          </w:p>
        </w:tc>
        <w:tc>
          <w:tcPr>
            <w:tcW w:w="851" w:type="dxa"/>
          </w:tcPr>
          <w:p w14:paraId="3638F0EE" w14:textId="77777777" w:rsidR="001D5211" w:rsidRPr="00340914" w:rsidRDefault="001D5211" w:rsidP="00840AC0">
            <w:pPr>
              <w:pStyle w:val="TAC"/>
              <w:rPr>
                <w:rFonts w:cs="Arial"/>
              </w:rPr>
            </w:pPr>
            <w:r w:rsidRPr="00340914">
              <w:rPr>
                <w:rFonts w:cs="v5.0.0"/>
              </w:rPr>
              <w:t>-57 dBm</w:t>
            </w:r>
          </w:p>
        </w:tc>
        <w:tc>
          <w:tcPr>
            <w:tcW w:w="1417" w:type="dxa"/>
          </w:tcPr>
          <w:p w14:paraId="417FB02E" w14:textId="77777777" w:rsidR="001D5211" w:rsidRPr="00340914" w:rsidRDefault="001D5211" w:rsidP="00840AC0">
            <w:pPr>
              <w:pStyle w:val="TAC"/>
              <w:rPr>
                <w:rFonts w:cs="Arial"/>
              </w:rPr>
            </w:pPr>
            <w:r w:rsidRPr="00340914">
              <w:rPr>
                <w:rFonts w:cs="v5.0.0"/>
              </w:rPr>
              <w:t>100 kHz</w:t>
            </w:r>
          </w:p>
        </w:tc>
        <w:tc>
          <w:tcPr>
            <w:tcW w:w="4422" w:type="dxa"/>
          </w:tcPr>
          <w:p w14:paraId="5A96A6C2" w14:textId="77777777" w:rsidR="001D5211" w:rsidRPr="00340914" w:rsidRDefault="001D5211" w:rsidP="00840AC0">
            <w:pPr>
              <w:pStyle w:val="TAL"/>
              <w:rPr>
                <w:rFonts w:cs="Arial"/>
              </w:rPr>
            </w:pPr>
            <w:r w:rsidRPr="00340914">
              <w:rPr>
                <w:rFonts w:cs="v5.0.0"/>
              </w:rPr>
              <w:t xml:space="preserve">This requirement does not apply to E-UTRA BS operating in band 5 or 26. </w:t>
            </w:r>
            <w:r w:rsidRPr="00340914">
              <w:rPr>
                <w:rFonts w:cs="Arial"/>
              </w:rPr>
              <w:t xml:space="preserve">This requirement applies to E-UTRA BS operating in Band 27 for the frequency range 879-894 </w:t>
            </w:r>
            <w:proofErr w:type="spellStart"/>
            <w:r w:rsidRPr="00340914">
              <w:rPr>
                <w:rFonts w:cs="Arial"/>
              </w:rPr>
              <w:t>MHz.</w:t>
            </w:r>
            <w:proofErr w:type="spellEnd"/>
          </w:p>
        </w:tc>
      </w:tr>
      <w:tr w:rsidR="001D5211" w:rsidRPr="00340914" w14:paraId="13922BDD" w14:textId="77777777" w:rsidTr="00840AC0">
        <w:trPr>
          <w:cantSplit/>
          <w:trHeight w:val="113"/>
          <w:jc w:val="center"/>
        </w:trPr>
        <w:tc>
          <w:tcPr>
            <w:tcW w:w="1302" w:type="dxa"/>
            <w:vMerge/>
          </w:tcPr>
          <w:p w14:paraId="6499ADF3" w14:textId="77777777" w:rsidR="001D5211" w:rsidRPr="00340914" w:rsidRDefault="001D5211" w:rsidP="00840AC0">
            <w:pPr>
              <w:pStyle w:val="TAC"/>
              <w:rPr>
                <w:rFonts w:cs="Arial"/>
              </w:rPr>
            </w:pPr>
          </w:p>
        </w:tc>
        <w:tc>
          <w:tcPr>
            <w:tcW w:w="1701" w:type="dxa"/>
          </w:tcPr>
          <w:p w14:paraId="76B33743" w14:textId="77777777" w:rsidR="001D5211" w:rsidRPr="00340914" w:rsidRDefault="001D5211" w:rsidP="00840AC0">
            <w:pPr>
              <w:pStyle w:val="TAC"/>
              <w:rPr>
                <w:rFonts w:cs="v5.0.0"/>
              </w:rPr>
            </w:pPr>
            <w:r w:rsidRPr="00340914">
              <w:rPr>
                <w:rFonts w:cs="v5.0.0"/>
              </w:rPr>
              <w:t xml:space="preserve">824 </w:t>
            </w:r>
            <w:r w:rsidRPr="00340914">
              <w:rPr>
                <w:rFonts w:cs="v5.0.0"/>
              </w:rPr>
              <w:noBreakHyphen/>
              <w:t xml:space="preserve"> 849 MHz</w:t>
            </w:r>
          </w:p>
        </w:tc>
        <w:tc>
          <w:tcPr>
            <w:tcW w:w="851" w:type="dxa"/>
          </w:tcPr>
          <w:p w14:paraId="545C0C6F" w14:textId="77777777" w:rsidR="001D5211" w:rsidRPr="00340914" w:rsidRDefault="001D5211" w:rsidP="00840AC0">
            <w:pPr>
              <w:pStyle w:val="TAC"/>
              <w:rPr>
                <w:rFonts w:cs="v5.0.0"/>
              </w:rPr>
            </w:pPr>
            <w:r w:rsidRPr="00340914">
              <w:rPr>
                <w:rFonts w:cs="v5.0.0"/>
              </w:rPr>
              <w:t>-61 dBm</w:t>
            </w:r>
          </w:p>
        </w:tc>
        <w:tc>
          <w:tcPr>
            <w:tcW w:w="1417" w:type="dxa"/>
          </w:tcPr>
          <w:p w14:paraId="6A55EB58" w14:textId="77777777" w:rsidR="001D5211" w:rsidRPr="00340914" w:rsidRDefault="001D5211" w:rsidP="00840AC0">
            <w:pPr>
              <w:pStyle w:val="TAC"/>
              <w:rPr>
                <w:rFonts w:cs="v5.0.0"/>
              </w:rPr>
            </w:pPr>
            <w:r w:rsidRPr="00340914">
              <w:rPr>
                <w:rFonts w:cs="v5.0.0"/>
              </w:rPr>
              <w:t>100 kHz</w:t>
            </w:r>
          </w:p>
        </w:tc>
        <w:tc>
          <w:tcPr>
            <w:tcW w:w="4422" w:type="dxa"/>
          </w:tcPr>
          <w:p w14:paraId="7D3273D2" w14:textId="77777777" w:rsidR="001D5211" w:rsidRPr="00340914" w:rsidRDefault="001D5211" w:rsidP="00840AC0">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1D5211" w:rsidRPr="00340914" w14:paraId="2C910B0B" w14:textId="77777777" w:rsidTr="00840AC0">
        <w:trPr>
          <w:cantSplit/>
          <w:trHeight w:val="113"/>
          <w:jc w:val="center"/>
        </w:trPr>
        <w:tc>
          <w:tcPr>
            <w:tcW w:w="1302" w:type="dxa"/>
            <w:vMerge w:val="restart"/>
          </w:tcPr>
          <w:p w14:paraId="69A97867" w14:textId="77777777" w:rsidR="001D5211" w:rsidRPr="00340914" w:rsidRDefault="001D5211" w:rsidP="00840AC0">
            <w:pPr>
              <w:pStyle w:val="TAC"/>
              <w:rPr>
                <w:rFonts w:cs="Arial"/>
                <w:lang w:val="sv-SE"/>
              </w:rPr>
            </w:pPr>
            <w:r w:rsidRPr="00340914">
              <w:rPr>
                <w:rFonts w:cs="Arial"/>
                <w:lang w:val="sv-SE"/>
              </w:rPr>
              <w:t>UTRA FDD Band I or</w:t>
            </w:r>
          </w:p>
          <w:p w14:paraId="257CED53" w14:textId="77777777" w:rsidR="001D5211" w:rsidRPr="00340914" w:rsidRDefault="001D5211" w:rsidP="00840AC0">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tcPr>
          <w:p w14:paraId="44A93DD4" w14:textId="77777777" w:rsidR="001D5211" w:rsidRPr="00340914" w:rsidRDefault="001D5211" w:rsidP="00840AC0">
            <w:pPr>
              <w:pStyle w:val="TAC"/>
              <w:rPr>
                <w:rFonts w:cs="Arial"/>
              </w:rPr>
            </w:pPr>
            <w:r w:rsidRPr="00340914">
              <w:rPr>
                <w:rFonts w:cs="Arial"/>
              </w:rPr>
              <w:t>2110 - 2170 MHz</w:t>
            </w:r>
          </w:p>
        </w:tc>
        <w:tc>
          <w:tcPr>
            <w:tcW w:w="851" w:type="dxa"/>
          </w:tcPr>
          <w:p w14:paraId="2BB5BC18" w14:textId="77777777" w:rsidR="001D5211" w:rsidRPr="00340914" w:rsidRDefault="001D5211" w:rsidP="00840AC0">
            <w:pPr>
              <w:pStyle w:val="TAC"/>
              <w:rPr>
                <w:rFonts w:cs="Arial"/>
              </w:rPr>
            </w:pPr>
            <w:r w:rsidRPr="00340914">
              <w:rPr>
                <w:rFonts w:cs="Arial"/>
              </w:rPr>
              <w:t>-52 dBm</w:t>
            </w:r>
          </w:p>
        </w:tc>
        <w:tc>
          <w:tcPr>
            <w:tcW w:w="1417" w:type="dxa"/>
          </w:tcPr>
          <w:p w14:paraId="75FDA288" w14:textId="77777777" w:rsidR="001D5211" w:rsidRPr="00340914" w:rsidRDefault="001D5211" w:rsidP="00840AC0">
            <w:pPr>
              <w:pStyle w:val="TAC"/>
              <w:rPr>
                <w:rFonts w:cs="Arial"/>
              </w:rPr>
            </w:pPr>
            <w:r w:rsidRPr="00340914">
              <w:rPr>
                <w:rFonts w:cs="Arial"/>
              </w:rPr>
              <w:t>1 MHz</w:t>
            </w:r>
          </w:p>
        </w:tc>
        <w:tc>
          <w:tcPr>
            <w:tcW w:w="4422" w:type="dxa"/>
          </w:tcPr>
          <w:p w14:paraId="1E5135FE"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1D5211" w:rsidRPr="00340914" w14:paraId="05845133" w14:textId="77777777" w:rsidTr="00840AC0">
        <w:trPr>
          <w:cantSplit/>
          <w:trHeight w:val="113"/>
          <w:jc w:val="center"/>
        </w:trPr>
        <w:tc>
          <w:tcPr>
            <w:tcW w:w="1302" w:type="dxa"/>
            <w:vMerge/>
          </w:tcPr>
          <w:p w14:paraId="5361808F" w14:textId="77777777" w:rsidR="001D5211" w:rsidRPr="00340914" w:rsidRDefault="001D5211" w:rsidP="00840AC0">
            <w:pPr>
              <w:pStyle w:val="TAC"/>
              <w:rPr>
                <w:rFonts w:cs="Arial"/>
              </w:rPr>
            </w:pPr>
          </w:p>
        </w:tc>
        <w:tc>
          <w:tcPr>
            <w:tcW w:w="1701" w:type="dxa"/>
          </w:tcPr>
          <w:p w14:paraId="5E8DC670" w14:textId="77777777" w:rsidR="001D5211" w:rsidRPr="00340914" w:rsidRDefault="001D5211" w:rsidP="00840AC0">
            <w:pPr>
              <w:pStyle w:val="TAC"/>
              <w:rPr>
                <w:rFonts w:cs="Arial"/>
                <w:lang w:eastAsia="zh-CN"/>
              </w:rPr>
            </w:pPr>
            <w:r w:rsidRPr="00340914">
              <w:rPr>
                <w:rFonts w:cs="Arial"/>
              </w:rPr>
              <w:t>1920 - 1980 MHz</w:t>
            </w:r>
          </w:p>
          <w:p w14:paraId="0002A463" w14:textId="77777777" w:rsidR="001D5211" w:rsidRPr="00340914" w:rsidRDefault="001D5211" w:rsidP="00840AC0">
            <w:pPr>
              <w:pStyle w:val="TAC"/>
              <w:rPr>
                <w:rFonts w:cs="Arial"/>
                <w:lang w:eastAsia="zh-CN"/>
              </w:rPr>
            </w:pPr>
          </w:p>
        </w:tc>
        <w:tc>
          <w:tcPr>
            <w:tcW w:w="851" w:type="dxa"/>
          </w:tcPr>
          <w:p w14:paraId="00691A73" w14:textId="77777777" w:rsidR="001D5211" w:rsidRPr="00340914" w:rsidRDefault="001D5211" w:rsidP="00840AC0">
            <w:pPr>
              <w:pStyle w:val="TAC"/>
              <w:rPr>
                <w:rFonts w:cs="Arial"/>
              </w:rPr>
            </w:pPr>
            <w:r w:rsidRPr="00340914">
              <w:rPr>
                <w:rFonts w:cs="Arial"/>
              </w:rPr>
              <w:t>-49 dBm</w:t>
            </w:r>
          </w:p>
        </w:tc>
        <w:tc>
          <w:tcPr>
            <w:tcW w:w="1417" w:type="dxa"/>
          </w:tcPr>
          <w:p w14:paraId="5B284EE5" w14:textId="77777777" w:rsidR="001D5211" w:rsidRPr="00340914" w:rsidRDefault="001D5211" w:rsidP="00840AC0">
            <w:pPr>
              <w:pStyle w:val="TAC"/>
              <w:rPr>
                <w:rFonts w:cs="Arial"/>
              </w:rPr>
            </w:pPr>
            <w:r w:rsidRPr="00340914">
              <w:rPr>
                <w:rFonts w:cs="Arial"/>
              </w:rPr>
              <w:t>1 MHz</w:t>
            </w:r>
          </w:p>
        </w:tc>
        <w:tc>
          <w:tcPr>
            <w:tcW w:w="4422" w:type="dxa"/>
          </w:tcPr>
          <w:p w14:paraId="346799CE"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7B9D9E17" w14:textId="77777777" w:rsidTr="00840AC0">
        <w:trPr>
          <w:cantSplit/>
          <w:trHeight w:val="113"/>
          <w:jc w:val="center"/>
        </w:trPr>
        <w:tc>
          <w:tcPr>
            <w:tcW w:w="1302" w:type="dxa"/>
            <w:vMerge w:val="restart"/>
          </w:tcPr>
          <w:p w14:paraId="402BD171" w14:textId="77777777" w:rsidR="001D5211" w:rsidRPr="00340914" w:rsidRDefault="001D5211" w:rsidP="00840AC0">
            <w:pPr>
              <w:pStyle w:val="TAC"/>
              <w:rPr>
                <w:rFonts w:cs="Arial"/>
                <w:lang w:val="sv-SE"/>
              </w:rPr>
            </w:pPr>
            <w:r w:rsidRPr="00340914">
              <w:rPr>
                <w:rFonts w:cs="Arial"/>
                <w:lang w:val="sv-SE"/>
              </w:rPr>
              <w:t>UTRA FDD Band II or</w:t>
            </w:r>
          </w:p>
          <w:p w14:paraId="6C0EB391" w14:textId="77777777" w:rsidR="001D5211" w:rsidRPr="00340914" w:rsidRDefault="001D5211" w:rsidP="00840AC0">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tcPr>
          <w:p w14:paraId="0B0BA183" w14:textId="77777777" w:rsidR="001D5211" w:rsidRPr="00340914" w:rsidRDefault="001D5211" w:rsidP="00840AC0">
            <w:pPr>
              <w:pStyle w:val="TAC"/>
              <w:rPr>
                <w:rFonts w:cs="Arial"/>
                <w:lang w:eastAsia="zh-CN"/>
              </w:rPr>
            </w:pPr>
            <w:r w:rsidRPr="00340914">
              <w:rPr>
                <w:rFonts w:cs="Arial"/>
              </w:rPr>
              <w:t>1930 - 1990 MHz</w:t>
            </w:r>
          </w:p>
          <w:p w14:paraId="583FDE5A" w14:textId="77777777" w:rsidR="001D5211" w:rsidRPr="00340914" w:rsidRDefault="001D5211" w:rsidP="00840AC0">
            <w:pPr>
              <w:pStyle w:val="TAC"/>
              <w:rPr>
                <w:rFonts w:cs="Arial"/>
                <w:lang w:eastAsia="zh-CN"/>
              </w:rPr>
            </w:pPr>
          </w:p>
        </w:tc>
        <w:tc>
          <w:tcPr>
            <w:tcW w:w="851" w:type="dxa"/>
          </w:tcPr>
          <w:p w14:paraId="254212A4" w14:textId="77777777" w:rsidR="001D5211" w:rsidRPr="00340914" w:rsidRDefault="001D5211" w:rsidP="00840AC0">
            <w:pPr>
              <w:pStyle w:val="TAC"/>
              <w:rPr>
                <w:rFonts w:cs="Arial"/>
              </w:rPr>
            </w:pPr>
            <w:r w:rsidRPr="00340914">
              <w:rPr>
                <w:rFonts w:cs="Arial"/>
              </w:rPr>
              <w:t>-52 dBm</w:t>
            </w:r>
          </w:p>
        </w:tc>
        <w:tc>
          <w:tcPr>
            <w:tcW w:w="1417" w:type="dxa"/>
          </w:tcPr>
          <w:p w14:paraId="72D1DF4A" w14:textId="77777777" w:rsidR="001D5211" w:rsidRPr="00340914" w:rsidRDefault="001D5211" w:rsidP="00840AC0">
            <w:pPr>
              <w:pStyle w:val="TAC"/>
              <w:rPr>
                <w:rFonts w:cs="Arial"/>
              </w:rPr>
            </w:pPr>
            <w:r w:rsidRPr="00340914">
              <w:rPr>
                <w:rFonts w:cs="Arial"/>
              </w:rPr>
              <w:t>1 MHz</w:t>
            </w:r>
          </w:p>
        </w:tc>
        <w:tc>
          <w:tcPr>
            <w:tcW w:w="4422" w:type="dxa"/>
          </w:tcPr>
          <w:p w14:paraId="786FFF2F"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1D5211" w:rsidRPr="00340914" w14:paraId="17687DE7" w14:textId="77777777" w:rsidTr="00840AC0">
        <w:trPr>
          <w:cantSplit/>
          <w:trHeight w:val="113"/>
          <w:jc w:val="center"/>
        </w:trPr>
        <w:tc>
          <w:tcPr>
            <w:tcW w:w="1302" w:type="dxa"/>
            <w:vMerge/>
          </w:tcPr>
          <w:p w14:paraId="68C6C779" w14:textId="77777777" w:rsidR="001D5211" w:rsidRPr="00340914" w:rsidRDefault="001D5211" w:rsidP="00840AC0">
            <w:pPr>
              <w:pStyle w:val="TAC"/>
              <w:rPr>
                <w:rFonts w:cs="Arial"/>
              </w:rPr>
            </w:pPr>
          </w:p>
        </w:tc>
        <w:tc>
          <w:tcPr>
            <w:tcW w:w="1701" w:type="dxa"/>
          </w:tcPr>
          <w:p w14:paraId="2CDF552F" w14:textId="77777777" w:rsidR="001D5211" w:rsidRPr="00340914" w:rsidRDefault="001D5211" w:rsidP="00840AC0">
            <w:pPr>
              <w:pStyle w:val="TAC"/>
              <w:rPr>
                <w:rFonts w:cs="Arial"/>
                <w:lang w:eastAsia="zh-CN"/>
              </w:rPr>
            </w:pPr>
            <w:r w:rsidRPr="00340914">
              <w:rPr>
                <w:rFonts w:cs="Arial"/>
              </w:rPr>
              <w:t>1850 - 1910 MHz</w:t>
            </w:r>
          </w:p>
          <w:p w14:paraId="0ED3B8F4" w14:textId="77777777" w:rsidR="001D5211" w:rsidRPr="00340914" w:rsidRDefault="001D5211" w:rsidP="00840AC0">
            <w:pPr>
              <w:pStyle w:val="TAC"/>
              <w:rPr>
                <w:rFonts w:cs="Arial"/>
                <w:lang w:eastAsia="zh-CN"/>
              </w:rPr>
            </w:pPr>
          </w:p>
        </w:tc>
        <w:tc>
          <w:tcPr>
            <w:tcW w:w="851" w:type="dxa"/>
          </w:tcPr>
          <w:p w14:paraId="6B6B2A0D" w14:textId="77777777" w:rsidR="001D5211" w:rsidRPr="00340914" w:rsidRDefault="001D5211" w:rsidP="00840AC0">
            <w:pPr>
              <w:pStyle w:val="TAC"/>
              <w:rPr>
                <w:rFonts w:cs="Arial"/>
              </w:rPr>
            </w:pPr>
            <w:r w:rsidRPr="00340914">
              <w:rPr>
                <w:rFonts w:cs="Arial"/>
              </w:rPr>
              <w:t>-49 dBm</w:t>
            </w:r>
          </w:p>
        </w:tc>
        <w:tc>
          <w:tcPr>
            <w:tcW w:w="1417" w:type="dxa"/>
          </w:tcPr>
          <w:p w14:paraId="09392485" w14:textId="77777777" w:rsidR="001D5211" w:rsidRPr="00340914" w:rsidRDefault="001D5211" w:rsidP="00840AC0">
            <w:pPr>
              <w:pStyle w:val="TAC"/>
              <w:rPr>
                <w:rFonts w:cs="Arial"/>
              </w:rPr>
            </w:pPr>
            <w:r w:rsidRPr="00340914">
              <w:rPr>
                <w:rFonts w:cs="Arial"/>
              </w:rPr>
              <w:t>1 MHz</w:t>
            </w:r>
          </w:p>
        </w:tc>
        <w:tc>
          <w:tcPr>
            <w:tcW w:w="4422" w:type="dxa"/>
          </w:tcPr>
          <w:p w14:paraId="703AB617"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1D5211" w:rsidRPr="00340914" w14:paraId="57412C8B" w14:textId="77777777" w:rsidTr="00840AC0">
        <w:trPr>
          <w:cantSplit/>
          <w:trHeight w:val="763"/>
          <w:jc w:val="center"/>
        </w:trPr>
        <w:tc>
          <w:tcPr>
            <w:tcW w:w="1302" w:type="dxa"/>
            <w:vMerge w:val="restart"/>
          </w:tcPr>
          <w:p w14:paraId="1EB2CFFA" w14:textId="77777777" w:rsidR="001D5211" w:rsidRPr="00340914" w:rsidRDefault="001D5211" w:rsidP="00840AC0">
            <w:pPr>
              <w:pStyle w:val="TAC"/>
              <w:rPr>
                <w:rFonts w:cs="Arial"/>
                <w:lang w:val="sv-SE"/>
              </w:rPr>
            </w:pPr>
            <w:r w:rsidRPr="00340914">
              <w:rPr>
                <w:rFonts w:cs="Arial"/>
                <w:lang w:val="sv-SE"/>
              </w:rPr>
              <w:t>UTRA FDD Band III or</w:t>
            </w:r>
          </w:p>
          <w:p w14:paraId="4CE1611E" w14:textId="77777777" w:rsidR="001D5211" w:rsidRPr="00340914" w:rsidRDefault="001D5211" w:rsidP="00840AC0">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tcPr>
          <w:p w14:paraId="7D5797AF" w14:textId="77777777" w:rsidR="001D5211" w:rsidRPr="00340914" w:rsidRDefault="001D5211" w:rsidP="00840AC0">
            <w:pPr>
              <w:pStyle w:val="TAC"/>
              <w:rPr>
                <w:rFonts w:cs="Arial"/>
                <w:lang w:eastAsia="zh-CN"/>
              </w:rPr>
            </w:pPr>
            <w:r w:rsidRPr="00340914">
              <w:rPr>
                <w:rFonts w:cs="Arial"/>
              </w:rPr>
              <w:t>1805 - 1880 MHz</w:t>
            </w:r>
          </w:p>
          <w:p w14:paraId="246301F9" w14:textId="77777777" w:rsidR="001D5211" w:rsidRPr="00340914" w:rsidRDefault="001D5211" w:rsidP="00840AC0">
            <w:pPr>
              <w:pStyle w:val="TAC"/>
              <w:rPr>
                <w:rFonts w:cs="Arial"/>
                <w:lang w:eastAsia="zh-CN"/>
              </w:rPr>
            </w:pPr>
          </w:p>
        </w:tc>
        <w:tc>
          <w:tcPr>
            <w:tcW w:w="851" w:type="dxa"/>
          </w:tcPr>
          <w:p w14:paraId="054F686E" w14:textId="77777777" w:rsidR="001D5211" w:rsidRPr="00340914" w:rsidRDefault="001D5211" w:rsidP="00840AC0">
            <w:pPr>
              <w:pStyle w:val="TAC"/>
              <w:rPr>
                <w:rFonts w:cs="Arial"/>
              </w:rPr>
            </w:pPr>
            <w:r w:rsidRPr="00340914">
              <w:rPr>
                <w:rFonts w:cs="Arial"/>
              </w:rPr>
              <w:t>-52 dBm</w:t>
            </w:r>
          </w:p>
        </w:tc>
        <w:tc>
          <w:tcPr>
            <w:tcW w:w="1417" w:type="dxa"/>
          </w:tcPr>
          <w:p w14:paraId="5265F590" w14:textId="77777777" w:rsidR="001D5211" w:rsidRPr="00340914" w:rsidRDefault="001D5211" w:rsidP="00840AC0">
            <w:pPr>
              <w:pStyle w:val="TAC"/>
              <w:rPr>
                <w:rFonts w:cs="Arial"/>
              </w:rPr>
            </w:pPr>
            <w:r w:rsidRPr="00340914">
              <w:rPr>
                <w:rFonts w:cs="Arial"/>
              </w:rPr>
              <w:t>1 MHz</w:t>
            </w:r>
          </w:p>
        </w:tc>
        <w:tc>
          <w:tcPr>
            <w:tcW w:w="4422" w:type="dxa"/>
          </w:tcPr>
          <w:p w14:paraId="2C8A7898"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1D5211" w:rsidRPr="00340914" w14:paraId="2AB9AD6C" w14:textId="77777777" w:rsidTr="00840AC0">
        <w:trPr>
          <w:cantSplit/>
          <w:trHeight w:val="113"/>
          <w:jc w:val="center"/>
        </w:trPr>
        <w:tc>
          <w:tcPr>
            <w:tcW w:w="1302" w:type="dxa"/>
            <w:vMerge/>
          </w:tcPr>
          <w:p w14:paraId="7A56BBB7" w14:textId="77777777" w:rsidR="001D5211" w:rsidRPr="00340914" w:rsidRDefault="001D5211" w:rsidP="00840AC0">
            <w:pPr>
              <w:pStyle w:val="TAC"/>
              <w:rPr>
                <w:rFonts w:cs="Arial"/>
              </w:rPr>
            </w:pPr>
          </w:p>
        </w:tc>
        <w:tc>
          <w:tcPr>
            <w:tcW w:w="1701" w:type="dxa"/>
          </w:tcPr>
          <w:p w14:paraId="6C6C58E8" w14:textId="77777777" w:rsidR="001D5211" w:rsidRPr="00340914" w:rsidRDefault="001D5211" w:rsidP="00840AC0">
            <w:pPr>
              <w:pStyle w:val="TAC"/>
              <w:rPr>
                <w:rFonts w:cs="Arial"/>
              </w:rPr>
            </w:pPr>
            <w:r w:rsidRPr="00340914">
              <w:rPr>
                <w:rFonts w:cs="Arial"/>
              </w:rPr>
              <w:t>1710 - 1785 MHz</w:t>
            </w:r>
          </w:p>
        </w:tc>
        <w:tc>
          <w:tcPr>
            <w:tcW w:w="851" w:type="dxa"/>
          </w:tcPr>
          <w:p w14:paraId="139BBF2F" w14:textId="77777777" w:rsidR="001D5211" w:rsidRPr="00340914" w:rsidRDefault="001D5211" w:rsidP="00840AC0">
            <w:pPr>
              <w:pStyle w:val="TAC"/>
              <w:rPr>
                <w:rFonts w:cs="Arial"/>
              </w:rPr>
            </w:pPr>
            <w:r w:rsidRPr="00340914">
              <w:rPr>
                <w:rFonts w:cs="Arial"/>
              </w:rPr>
              <w:t>-49 dBm</w:t>
            </w:r>
          </w:p>
        </w:tc>
        <w:tc>
          <w:tcPr>
            <w:tcW w:w="1417" w:type="dxa"/>
          </w:tcPr>
          <w:p w14:paraId="59022E23" w14:textId="77777777" w:rsidR="001D5211" w:rsidRPr="00340914" w:rsidRDefault="001D5211" w:rsidP="00840AC0">
            <w:pPr>
              <w:pStyle w:val="TAC"/>
              <w:rPr>
                <w:rFonts w:cs="Arial"/>
              </w:rPr>
            </w:pPr>
            <w:r w:rsidRPr="00340914">
              <w:rPr>
                <w:rFonts w:cs="Arial"/>
              </w:rPr>
              <w:t>1 MHz</w:t>
            </w:r>
          </w:p>
        </w:tc>
        <w:tc>
          <w:tcPr>
            <w:tcW w:w="4422" w:type="dxa"/>
          </w:tcPr>
          <w:p w14:paraId="43B0DA2B" w14:textId="77777777" w:rsidR="001D5211" w:rsidRPr="00340914" w:rsidRDefault="001D5211"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72AE7B36" w14:textId="77777777" w:rsidR="001D5211" w:rsidRPr="00340914" w:rsidRDefault="001D5211" w:rsidP="00840AC0">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1D5211" w:rsidRPr="00340914" w14:paraId="58129DFA" w14:textId="77777777" w:rsidTr="00840AC0">
        <w:trPr>
          <w:cantSplit/>
          <w:trHeight w:val="113"/>
          <w:jc w:val="center"/>
        </w:trPr>
        <w:tc>
          <w:tcPr>
            <w:tcW w:w="1302" w:type="dxa"/>
            <w:vMerge w:val="restart"/>
          </w:tcPr>
          <w:p w14:paraId="303EC3CE" w14:textId="77777777" w:rsidR="001D5211" w:rsidRPr="00340914" w:rsidRDefault="001D5211" w:rsidP="00840AC0">
            <w:pPr>
              <w:pStyle w:val="TAC"/>
              <w:rPr>
                <w:rFonts w:cs="Arial"/>
                <w:lang w:val="sv-SE"/>
              </w:rPr>
            </w:pPr>
            <w:r w:rsidRPr="00340914">
              <w:rPr>
                <w:rFonts w:cs="Arial"/>
                <w:lang w:val="sv-SE"/>
              </w:rPr>
              <w:t>UTRA FDD Band IV or</w:t>
            </w:r>
          </w:p>
          <w:p w14:paraId="72EA78D2" w14:textId="77777777" w:rsidR="001D5211" w:rsidRPr="00340914" w:rsidRDefault="001D5211" w:rsidP="00840AC0">
            <w:pPr>
              <w:pStyle w:val="TAC"/>
              <w:rPr>
                <w:rFonts w:cs="Arial"/>
                <w:lang w:val="sv-SE"/>
              </w:rPr>
            </w:pPr>
            <w:r w:rsidRPr="00340914">
              <w:rPr>
                <w:rFonts w:cs="Arial"/>
                <w:lang w:val="sv-SE"/>
              </w:rPr>
              <w:t>E-UTRA Band 4</w:t>
            </w:r>
          </w:p>
        </w:tc>
        <w:tc>
          <w:tcPr>
            <w:tcW w:w="1701" w:type="dxa"/>
          </w:tcPr>
          <w:p w14:paraId="2829F8F7" w14:textId="77777777" w:rsidR="001D5211" w:rsidRPr="00340914" w:rsidRDefault="001D5211" w:rsidP="00840AC0">
            <w:pPr>
              <w:pStyle w:val="TAC"/>
              <w:rPr>
                <w:rFonts w:cs="Arial"/>
              </w:rPr>
            </w:pPr>
            <w:r w:rsidRPr="00340914">
              <w:rPr>
                <w:rFonts w:cs="Arial"/>
              </w:rPr>
              <w:t>2110 - 2155 MHz</w:t>
            </w:r>
          </w:p>
        </w:tc>
        <w:tc>
          <w:tcPr>
            <w:tcW w:w="851" w:type="dxa"/>
          </w:tcPr>
          <w:p w14:paraId="6D40EC20" w14:textId="77777777" w:rsidR="001D5211" w:rsidRPr="00340914" w:rsidRDefault="001D5211" w:rsidP="00840AC0">
            <w:pPr>
              <w:pStyle w:val="TAC"/>
              <w:rPr>
                <w:rFonts w:cs="Arial"/>
              </w:rPr>
            </w:pPr>
            <w:r w:rsidRPr="00340914">
              <w:rPr>
                <w:rFonts w:cs="Arial"/>
              </w:rPr>
              <w:t>-52 dBm</w:t>
            </w:r>
          </w:p>
        </w:tc>
        <w:tc>
          <w:tcPr>
            <w:tcW w:w="1417" w:type="dxa"/>
          </w:tcPr>
          <w:p w14:paraId="6EAF8401" w14:textId="77777777" w:rsidR="001D5211" w:rsidRPr="00340914" w:rsidRDefault="001D5211" w:rsidP="00840AC0">
            <w:pPr>
              <w:pStyle w:val="TAC"/>
              <w:rPr>
                <w:rFonts w:cs="Arial"/>
              </w:rPr>
            </w:pPr>
            <w:r w:rsidRPr="00340914">
              <w:rPr>
                <w:rFonts w:cs="Arial"/>
              </w:rPr>
              <w:t>1 MHz</w:t>
            </w:r>
          </w:p>
        </w:tc>
        <w:tc>
          <w:tcPr>
            <w:tcW w:w="4422" w:type="dxa"/>
          </w:tcPr>
          <w:p w14:paraId="5E680848"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1D5211" w:rsidRPr="00340914" w14:paraId="2A53E917" w14:textId="77777777" w:rsidTr="00840AC0">
        <w:trPr>
          <w:cantSplit/>
          <w:trHeight w:val="113"/>
          <w:jc w:val="center"/>
        </w:trPr>
        <w:tc>
          <w:tcPr>
            <w:tcW w:w="1302" w:type="dxa"/>
            <w:vMerge/>
          </w:tcPr>
          <w:p w14:paraId="5D436845" w14:textId="77777777" w:rsidR="001D5211" w:rsidRPr="00340914" w:rsidRDefault="001D5211" w:rsidP="00840AC0">
            <w:pPr>
              <w:pStyle w:val="TAC"/>
              <w:rPr>
                <w:rFonts w:cs="Arial"/>
              </w:rPr>
            </w:pPr>
          </w:p>
        </w:tc>
        <w:tc>
          <w:tcPr>
            <w:tcW w:w="1701" w:type="dxa"/>
          </w:tcPr>
          <w:p w14:paraId="7E0400D8" w14:textId="77777777" w:rsidR="001D5211" w:rsidRPr="00340914" w:rsidRDefault="001D5211" w:rsidP="00840AC0">
            <w:pPr>
              <w:pStyle w:val="TAC"/>
              <w:rPr>
                <w:rFonts w:cs="Arial"/>
              </w:rPr>
            </w:pPr>
            <w:r w:rsidRPr="00340914">
              <w:rPr>
                <w:rFonts w:cs="Arial"/>
              </w:rPr>
              <w:t>1710 - 1755 MHz</w:t>
            </w:r>
          </w:p>
        </w:tc>
        <w:tc>
          <w:tcPr>
            <w:tcW w:w="851" w:type="dxa"/>
          </w:tcPr>
          <w:p w14:paraId="7AA1603E" w14:textId="77777777" w:rsidR="001D5211" w:rsidRPr="00340914" w:rsidRDefault="001D5211" w:rsidP="00840AC0">
            <w:pPr>
              <w:pStyle w:val="TAC"/>
              <w:rPr>
                <w:rFonts w:cs="Arial"/>
              </w:rPr>
            </w:pPr>
            <w:r w:rsidRPr="00340914">
              <w:rPr>
                <w:rFonts w:cs="Arial"/>
              </w:rPr>
              <w:t>-49 dBm</w:t>
            </w:r>
          </w:p>
        </w:tc>
        <w:tc>
          <w:tcPr>
            <w:tcW w:w="1417" w:type="dxa"/>
          </w:tcPr>
          <w:p w14:paraId="1BF61B71" w14:textId="77777777" w:rsidR="001D5211" w:rsidRPr="00340914" w:rsidRDefault="001D5211" w:rsidP="00840AC0">
            <w:pPr>
              <w:pStyle w:val="TAC"/>
              <w:rPr>
                <w:rFonts w:cs="Arial"/>
              </w:rPr>
            </w:pPr>
            <w:r w:rsidRPr="00340914">
              <w:rPr>
                <w:rFonts w:cs="Arial"/>
              </w:rPr>
              <w:t>1 MHz</w:t>
            </w:r>
          </w:p>
        </w:tc>
        <w:tc>
          <w:tcPr>
            <w:tcW w:w="4422" w:type="dxa"/>
          </w:tcPr>
          <w:p w14:paraId="4B878DB3"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1D5211" w:rsidRPr="00340914" w14:paraId="4F63964F" w14:textId="77777777" w:rsidTr="00840AC0">
        <w:trPr>
          <w:cantSplit/>
          <w:trHeight w:val="113"/>
          <w:jc w:val="center"/>
        </w:trPr>
        <w:tc>
          <w:tcPr>
            <w:tcW w:w="1302" w:type="dxa"/>
            <w:vMerge w:val="restart"/>
          </w:tcPr>
          <w:p w14:paraId="7021E1C2" w14:textId="77777777" w:rsidR="001D5211" w:rsidRPr="00340914" w:rsidRDefault="001D5211" w:rsidP="00840AC0">
            <w:pPr>
              <w:pStyle w:val="TAC"/>
              <w:rPr>
                <w:rFonts w:cs="Arial"/>
                <w:lang w:val="sv-SE"/>
              </w:rPr>
            </w:pPr>
            <w:r w:rsidRPr="00340914">
              <w:rPr>
                <w:rFonts w:cs="Arial"/>
                <w:lang w:val="sv-SE"/>
              </w:rPr>
              <w:t>UTRA FDD Band V or</w:t>
            </w:r>
          </w:p>
          <w:p w14:paraId="5EDEB77A" w14:textId="77777777" w:rsidR="001D5211" w:rsidRPr="00340914" w:rsidRDefault="001D5211" w:rsidP="00840AC0">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tcPr>
          <w:p w14:paraId="2131A1A8" w14:textId="77777777" w:rsidR="001D5211" w:rsidRPr="00340914" w:rsidRDefault="001D5211" w:rsidP="00840AC0">
            <w:pPr>
              <w:pStyle w:val="TAC"/>
              <w:rPr>
                <w:rFonts w:cs="Arial"/>
              </w:rPr>
            </w:pPr>
            <w:r w:rsidRPr="00340914">
              <w:rPr>
                <w:rFonts w:cs="Arial"/>
              </w:rPr>
              <w:t>869 - 894 MHz</w:t>
            </w:r>
          </w:p>
        </w:tc>
        <w:tc>
          <w:tcPr>
            <w:tcW w:w="851" w:type="dxa"/>
          </w:tcPr>
          <w:p w14:paraId="081377D0" w14:textId="77777777" w:rsidR="001D5211" w:rsidRPr="00340914" w:rsidRDefault="001D5211" w:rsidP="00840AC0">
            <w:pPr>
              <w:pStyle w:val="TAC"/>
              <w:rPr>
                <w:rFonts w:cs="Arial"/>
              </w:rPr>
            </w:pPr>
            <w:r w:rsidRPr="00340914">
              <w:rPr>
                <w:rFonts w:cs="Arial"/>
              </w:rPr>
              <w:t>-52 dBm</w:t>
            </w:r>
          </w:p>
        </w:tc>
        <w:tc>
          <w:tcPr>
            <w:tcW w:w="1417" w:type="dxa"/>
          </w:tcPr>
          <w:p w14:paraId="6DE80881" w14:textId="77777777" w:rsidR="001D5211" w:rsidRPr="00340914" w:rsidRDefault="001D5211" w:rsidP="00840AC0">
            <w:pPr>
              <w:pStyle w:val="TAC"/>
              <w:rPr>
                <w:rFonts w:cs="Arial"/>
              </w:rPr>
            </w:pPr>
            <w:r w:rsidRPr="00340914">
              <w:rPr>
                <w:rFonts w:cs="Arial"/>
              </w:rPr>
              <w:t>1 MHz</w:t>
            </w:r>
          </w:p>
        </w:tc>
        <w:tc>
          <w:tcPr>
            <w:tcW w:w="4422" w:type="dxa"/>
          </w:tcPr>
          <w:p w14:paraId="799B2190"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This requirement applies to E-UTRA BS operating in Band 27 for the frequency range 879-894 </w:t>
            </w:r>
            <w:proofErr w:type="spellStart"/>
            <w:r w:rsidRPr="00340914">
              <w:rPr>
                <w:rFonts w:cs="Arial"/>
              </w:rPr>
              <w:t>MHz.</w:t>
            </w:r>
            <w:proofErr w:type="spellEnd"/>
          </w:p>
        </w:tc>
      </w:tr>
      <w:tr w:rsidR="001D5211" w:rsidRPr="00340914" w14:paraId="29F1CB01" w14:textId="77777777" w:rsidTr="00840AC0">
        <w:trPr>
          <w:cantSplit/>
          <w:trHeight w:val="113"/>
          <w:jc w:val="center"/>
        </w:trPr>
        <w:tc>
          <w:tcPr>
            <w:tcW w:w="1302" w:type="dxa"/>
            <w:vMerge/>
          </w:tcPr>
          <w:p w14:paraId="3A8A3E6C" w14:textId="77777777" w:rsidR="001D5211" w:rsidRPr="00340914" w:rsidRDefault="001D5211" w:rsidP="00840AC0">
            <w:pPr>
              <w:pStyle w:val="TAC"/>
              <w:rPr>
                <w:rFonts w:cs="Arial"/>
              </w:rPr>
            </w:pPr>
          </w:p>
        </w:tc>
        <w:tc>
          <w:tcPr>
            <w:tcW w:w="1701" w:type="dxa"/>
          </w:tcPr>
          <w:p w14:paraId="64899A63" w14:textId="77777777" w:rsidR="001D5211" w:rsidRPr="00340914" w:rsidRDefault="001D5211" w:rsidP="00840AC0">
            <w:pPr>
              <w:pStyle w:val="TAC"/>
              <w:rPr>
                <w:rFonts w:cs="Arial"/>
              </w:rPr>
            </w:pPr>
            <w:r w:rsidRPr="00340914">
              <w:rPr>
                <w:rFonts w:cs="Arial"/>
              </w:rPr>
              <w:t>824 - 849 MHz</w:t>
            </w:r>
          </w:p>
        </w:tc>
        <w:tc>
          <w:tcPr>
            <w:tcW w:w="851" w:type="dxa"/>
          </w:tcPr>
          <w:p w14:paraId="0DF4AA0D" w14:textId="77777777" w:rsidR="001D5211" w:rsidRPr="00340914" w:rsidRDefault="001D5211" w:rsidP="00840AC0">
            <w:pPr>
              <w:pStyle w:val="TAC"/>
              <w:rPr>
                <w:rFonts w:cs="Arial"/>
              </w:rPr>
            </w:pPr>
            <w:r w:rsidRPr="00340914">
              <w:rPr>
                <w:rFonts w:cs="Arial"/>
              </w:rPr>
              <w:t>-49 dBm</w:t>
            </w:r>
          </w:p>
        </w:tc>
        <w:tc>
          <w:tcPr>
            <w:tcW w:w="1417" w:type="dxa"/>
          </w:tcPr>
          <w:p w14:paraId="7E2C5F47" w14:textId="77777777" w:rsidR="001D5211" w:rsidRPr="00340914" w:rsidRDefault="001D5211" w:rsidP="00840AC0">
            <w:pPr>
              <w:pStyle w:val="TAC"/>
              <w:rPr>
                <w:rFonts w:cs="Arial"/>
              </w:rPr>
            </w:pPr>
            <w:r w:rsidRPr="00340914">
              <w:rPr>
                <w:rFonts w:cs="Arial"/>
              </w:rPr>
              <w:t>1 MHz</w:t>
            </w:r>
          </w:p>
        </w:tc>
        <w:tc>
          <w:tcPr>
            <w:tcW w:w="4422" w:type="dxa"/>
          </w:tcPr>
          <w:p w14:paraId="07502D98"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1D5211" w:rsidRPr="00340914" w14:paraId="43001DED" w14:textId="77777777" w:rsidTr="00840AC0">
        <w:trPr>
          <w:cantSplit/>
          <w:trHeight w:val="113"/>
          <w:jc w:val="center"/>
        </w:trPr>
        <w:tc>
          <w:tcPr>
            <w:tcW w:w="1302" w:type="dxa"/>
            <w:vMerge w:val="restart"/>
          </w:tcPr>
          <w:p w14:paraId="3C05B457" w14:textId="77777777" w:rsidR="001D5211" w:rsidRPr="00340914" w:rsidRDefault="001D5211" w:rsidP="00840AC0">
            <w:pPr>
              <w:pStyle w:val="TAC"/>
              <w:rPr>
                <w:rFonts w:cs="Arial"/>
                <w:lang w:val="sv-SE"/>
              </w:rPr>
            </w:pPr>
            <w:r w:rsidRPr="00340914">
              <w:rPr>
                <w:rFonts w:cs="Arial"/>
                <w:lang w:val="sv-SE"/>
              </w:rPr>
              <w:t>UTRA FDD Band VI, XIX or</w:t>
            </w:r>
          </w:p>
          <w:p w14:paraId="41E43251" w14:textId="77777777" w:rsidR="001D5211" w:rsidRPr="00340914" w:rsidRDefault="001D5211" w:rsidP="00840AC0">
            <w:pPr>
              <w:pStyle w:val="TAC"/>
              <w:rPr>
                <w:rFonts w:cs="Arial"/>
              </w:rPr>
            </w:pPr>
            <w:r w:rsidRPr="00340914">
              <w:rPr>
                <w:rFonts w:cs="Arial"/>
              </w:rPr>
              <w:t>E-UTRA Band 6, 18, 19</w:t>
            </w:r>
            <w:r w:rsidRPr="00BB188D">
              <w:rPr>
                <w:rFonts w:cs="Arial"/>
              </w:rPr>
              <w:t xml:space="preserve"> or NR Band n1</w:t>
            </w:r>
            <w:r>
              <w:rPr>
                <w:rFonts w:cs="Arial"/>
              </w:rPr>
              <w:t>8</w:t>
            </w:r>
          </w:p>
        </w:tc>
        <w:tc>
          <w:tcPr>
            <w:tcW w:w="1701" w:type="dxa"/>
          </w:tcPr>
          <w:p w14:paraId="6A6B168E" w14:textId="77777777" w:rsidR="001D5211" w:rsidRPr="00340914" w:rsidRDefault="001D5211" w:rsidP="00840AC0">
            <w:pPr>
              <w:pStyle w:val="TAC"/>
              <w:rPr>
                <w:rFonts w:cs="Arial"/>
              </w:rPr>
            </w:pPr>
            <w:r w:rsidRPr="00340914">
              <w:rPr>
                <w:rFonts w:cs="Arial"/>
              </w:rPr>
              <w:t xml:space="preserve">860 - 890 MHz </w:t>
            </w:r>
          </w:p>
        </w:tc>
        <w:tc>
          <w:tcPr>
            <w:tcW w:w="851" w:type="dxa"/>
          </w:tcPr>
          <w:p w14:paraId="294D2A37" w14:textId="77777777" w:rsidR="001D5211" w:rsidRPr="00340914" w:rsidRDefault="001D5211" w:rsidP="00840AC0">
            <w:pPr>
              <w:pStyle w:val="TAC"/>
              <w:rPr>
                <w:rFonts w:cs="Arial"/>
              </w:rPr>
            </w:pPr>
            <w:r w:rsidRPr="00340914">
              <w:rPr>
                <w:rFonts w:cs="Arial"/>
              </w:rPr>
              <w:t>-52 dBm</w:t>
            </w:r>
          </w:p>
        </w:tc>
        <w:tc>
          <w:tcPr>
            <w:tcW w:w="1417" w:type="dxa"/>
          </w:tcPr>
          <w:p w14:paraId="105957A6" w14:textId="77777777" w:rsidR="001D5211" w:rsidRPr="00340914" w:rsidRDefault="001D5211" w:rsidP="00840AC0">
            <w:pPr>
              <w:pStyle w:val="TAC"/>
              <w:rPr>
                <w:rFonts w:cs="Arial"/>
              </w:rPr>
            </w:pPr>
            <w:r w:rsidRPr="00340914">
              <w:rPr>
                <w:rFonts w:cs="Arial"/>
              </w:rPr>
              <w:t>1 MHz</w:t>
            </w:r>
          </w:p>
        </w:tc>
        <w:tc>
          <w:tcPr>
            <w:tcW w:w="4422" w:type="dxa"/>
          </w:tcPr>
          <w:p w14:paraId="4E8442B6"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1D5211" w:rsidRPr="00340914" w14:paraId="746073CD" w14:textId="77777777" w:rsidTr="00840AC0">
        <w:trPr>
          <w:cantSplit/>
          <w:trHeight w:val="113"/>
          <w:jc w:val="center"/>
        </w:trPr>
        <w:tc>
          <w:tcPr>
            <w:tcW w:w="1302" w:type="dxa"/>
            <w:vMerge/>
          </w:tcPr>
          <w:p w14:paraId="7688F6D2" w14:textId="77777777" w:rsidR="001D5211" w:rsidRPr="00340914" w:rsidRDefault="001D5211" w:rsidP="00840AC0">
            <w:pPr>
              <w:pStyle w:val="TAC"/>
              <w:rPr>
                <w:rFonts w:cs="Arial"/>
              </w:rPr>
            </w:pPr>
          </w:p>
        </w:tc>
        <w:tc>
          <w:tcPr>
            <w:tcW w:w="1701" w:type="dxa"/>
          </w:tcPr>
          <w:p w14:paraId="7F71BB70" w14:textId="77777777" w:rsidR="001D5211" w:rsidRPr="00340914" w:rsidRDefault="001D5211" w:rsidP="00840AC0">
            <w:pPr>
              <w:pStyle w:val="TAC"/>
              <w:rPr>
                <w:rFonts w:cs="Arial"/>
              </w:rPr>
            </w:pPr>
            <w:r w:rsidRPr="00340914">
              <w:rPr>
                <w:rFonts w:cs="Arial"/>
              </w:rPr>
              <w:t xml:space="preserve">815 - 830 MHz </w:t>
            </w:r>
          </w:p>
        </w:tc>
        <w:tc>
          <w:tcPr>
            <w:tcW w:w="851" w:type="dxa"/>
          </w:tcPr>
          <w:p w14:paraId="4930C048" w14:textId="77777777" w:rsidR="001D5211" w:rsidRPr="00340914" w:rsidRDefault="001D5211" w:rsidP="00840AC0">
            <w:pPr>
              <w:pStyle w:val="TAC"/>
              <w:rPr>
                <w:rFonts w:cs="Arial"/>
              </w:rPr>
            </w:pPr>
            <w:r w:rsidRPr="00340914">
              <w:rPr>
                <w:rFonts w:cs="Arial"/>
              </w:rPr>
              <w:t>-49 dBm</w:t>
            </w:r>
          </w:p>
        </w:tc>
        <w:tc>
          <w:tcPr>
            <w:tcW w:w="1417" w:type="dxa"/>
          </w:tcPr>
          <w:p w14:paraId="6E4D6917" w14:textId="77777777" w:rsidR="001D5211" w:rsidRPr="00340914" w:rsidRDefault="001D5211" w:rsidP="00840AC0">
            <w:pPr>
              <w:pStyle w:val="TAC"/>
              <w:rPr>
                <w:rFonts w:cs="Arial"/>
              </w:rPr>
            </w:pPr>
            <w:r w:rsidRPr="00340914">
              <w:rPr>
                <w:rFonts w:cs="Arial"/>
              </w:rPr>
              <w:t>1 MHz</w:t>
            </w:r>
          </w:p>
        </w:tc>
        <w:tc>
          <w:tcPr>
            <w:tcW w:w="4422" w:type="dxa"/>
          </w:tcPr>
          <w:p w14:paraId="2AC57684"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1D5211" w:rsidRPr="00340914" w14:paraId="39D50918" w14:textId="77777777" w:rsidTr="00840AC0">
        <w:trPr>
          <w:cantSplit/>
          <w:trHeight w:val="113"/>
          <w:jc w:val="center"/>
        </w:trPr>
        <w:tc>
          <w:tcPr>
            <w:tcW w:w="1302" w:type="dxa"/>
            <w:vMerge/>
          </w:tcPr>
          <w:p w14:paraId="3347751C" w14:textId="77777777" w:rsidR="001D5211" w:rsidRPr="00340914" w:rsidRDefault="001D5211" w:rsidP="00840AC0">
            <w:pPr>
              <w:pStyle w:val="TAC"/>
              <w:rPr>
                <w:rFonts w:cs="Arial"/>
              </w:rPr>
            </w:pPr>
          </w:p>
        </w:tc>
        <w:tc>
          <w:tcPr>
            <w:tcW w:w="1701" w:type="dxa"/>
          </w:tcPr>
          <w:p w14:paraId="576493E7" w14:textId="77777777" w:rsidR="001D5211" w:rsidRPr="00340914" w:rsidRDefault="001D5211" w:rsidP="00840AC0">
            <w:pPr>
              <w:pStyle w:val="TAC"/>
              <w:rPr>
                <w:rFonts w:cs="Arial"/>
              </w:rPr>
            </w:pPr>
            <w:r w:rsidRPr="00340914">
              <w:rPr>
                <w:rFonts w:cs="Arial"/>
              </w:rPr>
              <w:t>830 - 845 MHz</w:t>
            </w:r>
          </w:p>
        </w:tc>
        <w:tc>
          <w:tcPr>
            <w:tcW w:w="851" w:type="dxa"/>
          </w:tcPr>
          <w:p w14:paraId="488AF1DD" w14:textId="77777777" w:rsidR="001D5211" w:rsidRPr="00340914" w:rsidRDefault="001D5211" w:rsidP="00840AC0">
            <w:pPr>
              <w:pStyle w:val="TAC"/>
              <w:rPr>
                <w:rFonts w:cs="Arial"/>
              </w:rPr>
            </w:pPr>
            <w:r w:rsidRPr="00340914">
              <w:rPr>
                <w:rFonts w:cs="Arial"/>
              </w:rPr>
              <w:t>-49 dBm</w:t>
            </w:r>
          </w:p>
        </w:tc>
        <w:tc>
          <w:tcPr>
            <w:tcW w:w="1417" w:type="dxa"/>
          </w:tcPr>
          <w:p w14:paraId="156D892C" w14:textId="77777777" w:rsidR="001D5211" w:rsidRPr="00340914" w:rsidRDefault="001D5211" w:rsidP="00840AC0">
            <w:pPr>
              <w:pStyle w:val="TAC"/>
              <w:rPr>
                <w:rFonts w:cs="Arial"/>
              </w:rPr>
            </w:pPr>
            <w:r w:rsidRPr="00340914">
              <w:rPr>
                <w:rFonts w:cs="Arial"/>
              </w:rPr>
              <w:t>1 MHz</w:t>
            </w:r>
          </w:p>
        </w:tc>
        <w:tc>
          <w:tcPr>
            <w:tcW w:w="4422" w:type="dxa"/>
          </w:tcPr>
          <w:p w14:paraId="26342751"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1D5211" w:rsidRPr="00340914" w14:paraId="6FD2EF44" w14:textId="77777777" w:rsidTr="00840AC0">
        <w:trPr>
          <w:cantSplit/>
          <w:trHeight w:val="113"/>
          <w:jc w:val="center"/>
        </w:trPr>
        <w:tc>
          <w:tcPr>
            <w:tcW w:w="1302" w:type="dxa"/>
            <w:vMerge w:val="restart"/>
          </w:tcPr>
          <w:p w14:paraId="3CCAC02D" w14:textId="77777777" w:rsidR="001D5211" w:rsidRPr="00340914" w:rsidRDefault="001D5211" w:rsidP="00840AC0">
            <w:pPr>
              <w:pStyle w:val="TAC"/>
              <w:rPr>
                <w:rFonts w:cs="Arial"/>
                <w:lang w:val="sv-SE"/>
              </w:rPr>
            </w:pPr>
            <w:r w:rsidRPr="00340914">
              <w:rPr>
                <w:rFonts w:cs="Arial"/>
                <w:lang w:val="sv-SE"/>
              </w:rPr>
              <w:t>UTRA FDD Band VII or</w:t>
            </w:r>
          </w:p>
          <w:p w14:paraId="493B4BC0" w14:textId="77777777" w:rsidR="001D5211" w:rsidRPr="00340914" w:rsidRDefault="001D5211" w:rsidP="00840AC0">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tcPr>
          <w:p w14:paraId="02D5D095" w14:textId="77777777" w:rsidR="001D5211" w:rsidRPr="00340914" w:rsidRDefault="001D5211" w:rsidP="00840AC0">
            <w:pPr>
              <w:pStyle w:val="TAC"/>
              <w:rPr>
                <w:rFonts w:cs="Arial"/>
              </w:rPr>
            </w:pPr>
            <w:r w:rsidRPr="00340914">
              <w:rPr>
                <w:rFonts w:cs="Arial"/>
              </w:rPr>
              <w:t>2620 - 2690 MHz</w:t>
            </w:r>
          </w:p>
        </w:tc>
        <w:tc>
          <w:tcPr>
            <w:tcW w:w="851" w:type="dxa"/>
          </w:tcPr>
          <w:p w14:paraId="5FAF90B6" w14:textId="77777777" w:rsidR="001D5211" w:rsidRPr="00340914" w:rsidRDefault="001D5211" w:rsidP="00840AC0">
            <w:pPr>
              <w:pStyle w:val="TAC"/>
              <w:rPr>
                <w:rFonts w:cs="Arial"/>
              </w:rPr>
            </w:pPr>
            <w:r w:rsidRPr="00340914">
              <w:rPr>
                <w:rFonts w:cs="Arial"/>
              </w:rPr>
              <w:t>-52 dBm</w:t>
            </w:r>
          </w:p>
        </w:tc>
        <w:tc>
          <w:tcPr>
            <w:tcW w:w="1417" w:type="dxa"/>
          </w:tcPr>
          <w:p w14:paraId="6D4F72E1" w14:textId="77777777" w:rsidR="001D5211" w:rsidRPr="00340914" w:rsidRDefault="001D5211" w:rsidP="00840AC0">
            <w:pPr>
              <w:pStyle w:val="TAC"/>
              <w:rPr>
                <w:rFonts w:cs="Arial"/>
              </w:rPr>
            </w:pPr>
            <w:r w:rsidRPr="00340914">
              <w:rPr>
                <w:rFonts w:cs="Arial"/>
              </w:rPr>
              <w:t>1 MHz</w:t>
            </w:r>
          </w:p>
        </w:tc>
        <w:tc>
          <w:tcPr>
            <w:tcW w:w="4422" w:type="dxa"/>
          </w:tcPr>
          <w:p w14:paraId="1BF70DA3"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1D5211" w:rsidRPr="00340914" w14:paraId="11D8F5C1" w14:textId="77777777" w:rsidTr="00840AC0">
        <w:trPr>
          <w:cantSplit/>
          <w:trHeight w:val="113"/>
          <w:jc w:val="center"/>
        </w:trPr>
        <w:tc>
          <w:tcPr>
            <w:tcW w:w="1302" w:type="dxa"/>
            <w:vMerge/>
          </w:tcPr>
          <w:p w14:paraId="0A3207BB" w14:textId="77777777" w:rsidR="001D5211" w:rsidRPr="00340914" w:rsidRDefault="001D5211" w:rsidP="00840AC0">
            <w:pPr>
              <w:pStyle w:val="TAC"/>
              <w:rPr>
                <w:rFonts w:cs="Arial"/>
              </w:rPr>
            </w:pPr>
          </w:p>
        </w:tc>
        <w:tc>
          <w:tcPr>
            <w:tcW w:w="1701" w:type="dxa"/>
          </w:tcPr>
          <w:p w14:paraId="3C5F4682" w14:textId="77777777" w:rsidR="001D5211" w:rsidRPr="00340914" w:rsidRDefault="001D5211" w:rsidP="00840AC0">
            <w:pPr>
              <w:pStyle w:val="TAC"/>
              <w:rPr>
                <w:rFonts w:cs="Arial"/>
              </w:rPr>
            </w:pPr>
            <w:r w:rsidRPr="00340914">
              <w:rPr>
                <w:rFonts w:cs="Arial"/>
              </w:rPr>
              <w:t>2500 - 2570 MHz</w:t>
            </w:r>
          </w:p>
        </w:tc>
        <w:tc>
          <w:tcPr>
            <w:tcW w:w="851" w:type="dxa"/>
          </w:tcPr>
          <w:p w14:paraId="2E20BE32" w14:textId="77777777" w:rsidR="001D5211" w:rsidRPr="00340914" w:rsidRDefault="001D5211" w:rsidP="00840AC0">
            <w:pPr>
              <w:pStyle w:val="TAC"/>
              <w:rPr>
                <w:rFonts w:cs="Arial"/>
              </w:rPr>
            </w:pPr>
            <w:r w:rsidRPr="00340914">
              <w:rPr>
                <w:rFonts w:cs="Arial"/>
              </w:rPr>
              <w:t>-49 dBm</w:t>
            </w:r>
          </w:p>
        </w:tc>
        <w:tc>
          <w:tcPr>
            <w:tcW w:w="1417" w:type="dxa"/>
          </w:tcPr>
          <w:p w14:paraId="392D5D41" w14:textId="77777777" w:rsidR="001D5211" w:rsidRPr="00340914" w:rsidRDefault="001D5211" w:rsidP="00840AC0">
            <w:pPr>
              <w:pStyle w:val="TAC"/>
              <w:rPr>
                <w:rFonts w:cs="Arial"/>
              </w:rPr>
            </w:pPr>
            <w:r w:rsidRPr="00340914">
              <w:rPr>
                <w:rFonts w:cs="Arial"/>
              </w:rPr>
              <w:t>1 MHz</w:t>
            </w:r>
          </w:p>
        </w:tc>
        <w:tc>
          <w:tcPr>
            <w:tcW w:w="4422" w:type="dxa"/>
          </w:tcPr>
          <w:p w14:paraId="1C5F5F55"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5494202C" w14:textId="77777777" w:rsidTr="00840AC0">
        <w:trPr>
          <w:cantSplit/>
          <w:trHeight w:val="113"/>
          <w:jc w:val="center"/>
        </w:trPr>
        <w:tc>
          <w:tcPr>
            <w:tcW w:w="1302" w:type="dxa"/>
            <w:vMerge w:val="restart"/>
          </w:tcPr>
          <w:p w14:paraId="4B58B797" w14:textId="77777777" w:rsidR="001D5211" w:rsidRPr="00340914" w:rsidRDefault="001D5211" w:rsidP="00840AC0">
            <w:pPr>
              <w:pStyle w:val="TAC"/>
              <w:rPr>
                <w:rFonts w:cs="Arial"/>
                <w:lang w:val="sv-SE"/>
              </w:rPr>
            </w:pPr>
            <w:r w:rsidRPr="00340914">
              <w:rPr>
                <w:rFonts w:cs="Arial"/>
                <w:lang w:val="sv-SE"/>
              </w:rPr>
              <w:t>UTRA FDD Band VIII or</w:t>
            </w:r>
          </w:p>
          <w:p w14:paraId="25880AD4" w14:textId="77777777" w:rsidR="001D5211" w:rsidRPr="00340914" w:rsidRDefault="001D5211" w:rsidP="00840AC0">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tcPr>
          <w:p w14:paraId="6F141ADD" w14:textId="77777777" w:rsidR="001D5211" w:rsidRPr="00340914" w:rsidRDefault="001D5211" w:rsidP="00840AC0">
            <w:pPr>
              <w:pStyle w:val="TAC"/>
              <w:rPr>
                <w:rFonts w:cs="Arial"/>
              </w:rPr>
            </w:pPr>
            <w:r w:rsidRPr="00340914">
              <w:rPr>
                <w:rFonts w:cs="Arial"/>
              </w:rPr>
              <w:t>925 - 960 MHz</w:t>
            </w:r>
          </w:p>
        </w:tc>
        <w:tc>
          <w:tcPr>
            <w:tcW w:w="851" w:type="dxa"/>
          </w:tcPr>
          <w:p w14:paraId="715784CC" w14:textId="77777777" w:rsidR="001D5211" w:rsidRPr="00340914" w:rsidRDefault="001D5211" w:rsidP="00840AC0">
            <w:pPr>
              <w:pStyle w:val="TAC"/>
              <w:rPr>
                <w:rFonts w:cs="Arial"/>
              </w:rPr>
            </w:pPr>
            <w:r w:rsidRPr="00340914">
              <w:rPr>
                <w:rFonts w:cs="Arial"/>
              </w:rPr>
              <w:t>-52 dBm</w:t>
            </w:r>
          </w:p>
        </w:tc>
        <w:tc>
          <w:tcPr>
            <w:tcW w:w="1417" w:type="dxa"/>
          </w:tcPr>
          <w:p w14:paraId="458E7155" w14:textId="77777777" w:rsidR="001D5211" w:rsidRPr="00340914" w:rsidRDefault="001D5211" w:rsidP="00840AC0">
            <w:pPr>
              <w:pStyle w:val="TAC"/>
              <w:rPr>
                <w:rFonts w:cs="Arial"/>
              </w:rPr>
            </w:pPr>
            <w:r w:rsidRPr="00340914">
              <w:rPr>
                <w:rFonts w:cs="Arial"/>
              </w:rPr>
              <w:t>1 MHz</w:t>
            </w:r>
          </w:p>
        </w:tc>
        <w:tc>
          <w:tcPr>
            <w:tcW w:w="4422" w:type="dxa"/>
          </w:tcPr>
          <w:p w14:paraId="049EA106"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1D5211" w:rsidRPr="00340914" w14:paraId="638B7C4E" w14:textId="77777777" w:rsidTr="00840AC0">
        <w:trPr>
          <w:cantSplit/>
          <w:trHeight w:val="113"/>
          <w:jc w:val="center"/>
        </w:trPr>
        <w:tc>
          <w:tcPr>
            <w:tcW w:w="1302" w:type="dxa"/>
            <w:vMerge/>
          </w:tcPr>
          <w:p w14:paraId="51A30C47" w14:textId="77777777" w:rsidR="001D5211" w:rsidRPr="00340914" w:rsidRDefault="001D5211" w:rsidP="00840AC0">
            <w:pPr>
              <w:pStyle w:val="TAC"/>
              <w:rPr>
                <w:rFonts w:cs="Arial"/>
              </w:rPr>
            </w:pPr>
          </w:p>
        </w:tc>
        <w:tc>
          <w:tcPr>
            <w:tcW w:w="1701" w:type="dxa"/>
          </w:tcPr>
          <w:p w14:paraId="771AE6E4" w14:textId="77777777" w:rsidR="001D5211" w:rsidRPr="00340914" w:rsidRDefault="001D5211" w:rsidP="00840AC0">
            <w:pPr>
              <w:pStyle w:val="TAC"/>
              <w:rPr>
                <w:rFonts w:cs="Arial"/>
              </w:rPr>
            </w:pPr>
            <w:r w:rsidRPr="00340914">
              <w:rPr>
                <w:rFonts w:cs="Arial"/>
              </w:rPr>
              <w:t>880 - 915 MHz</w:t>
            </w:r>
          </w:p>
        </w:tc>
        <w:tc>
          <w:tcPr>
            <w:tcW w:w="851" w:type="dxa"/>
          </w:tcPr>
          <w:p w14:paraId="5E18B6A2" w14:textId="77777777" w:rsidR="001D5211" w:rsidRPr="00340914" w:rsidRDefault="001D5211" w:rsidP="00840AC0">
            <w:pPr>
              <w:pStyle w:val="TAC"/>
              <w:rPr>
                <w:rFonts w:cs="Arial"/>
              </w:rPr>
            </w:pPr>
            <w:r w:rsidRPr="00340914">
              <w:rPr>
                <w:rFonts w:cs="Arial"/>
              </w:rPr>
              <w:t>-49 dBm</w:t>
            </w:r>
          </w:p>
        </w:tc>
        <w:tc>
          <w:tcPr>
            <w:tcW w:w="1417" w:type="dxa"/>
          </w:tcPr>
          <w:p w14:paraId="75233DCA" w14:textId="77777777" w:rsidR="001D5211" w:rsidRPr="00340914" w:rsidRDefault="001D5211" w:rsidP="00840AC0">
            <w:pPr>
              <w:pStyle w:val="TAC"/>
              <w:rPr>
                <w:rFonts w:cs="Arial"/>
              </w:rPr>
            </w:pPr>
            <w:r w:rsidRPr="00340914">
              <w:rPr>
                <w:rFonts w:cs="Arial"/>
              </w:rPr>
              <w:t>1 MHz</w:t>
            </w:r>
          </w:p>
        </w:tc>
        <w:tc>
          <w:tcPr>
            <w:tcW w:w="4422" w:type="dxa"/>
          </w:tcPr>
          <w:p w14:paraId="64065F86"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3F69FDDE" w14:textId="77777777" w:rsidTr="00840AC0">
        <w:trPr>
          <w:cantSplit/>
          <w:trHeight w:val="113"/>
          <w:jc w:val="center"/>
        </w:trPr>
        <w:tc>
          <w:tcPr>
            <w:tcW w:w="1302" w:type="dxa"/>
            <w:vMerge w:val="restart"/>
          </w:tcPr>
          <w:p w14:paraId="792CBA5D" w14:textId="77777777" w:rsidR="001D5211" w:rsidRPr="00340914" w:rsidRDefault="001D5211" w:rsidP="00840AC0">
            <w:pPr>
              <w:pStyle w:val="TAC"/>
              <w:rPr>
                <w:rFonts w:cs="Arial"/>
                <w:lang w:val="sv-SE"/>
              </w:rPr>
            </w:pPr>
            <w:r w:rsidRPr="00340914">
              <w:rPr>
                <w:rFonts w:cs="Arial"/>
                <w:lang w:val="sv-SE"/>
              </w:rPr>
              <w:t>UTRA FDD Band IX or</w:t>
            </w:r>
          </w:p>
          <w:p w14:paraId="43F66F8E" w14:textId="77777777" w:rsidR="001D5211" w:rsidRPr="00340914" w:rsidRDefault="001D5211" w:rsidP="00840AC0">
            <w:pPr>
              <w:pStyle w:val="TAC"/>
              <w:rPr>
                <w:rFonts w:cs="Arial"/>
                <w:lang w:val="sv-SE"/>
              </w:rPr>
            </w:pPr>
            <w:r w:rsidRPr="00340914">
              <w:rPr>
                <w:rFonts w:cs="Arial"/>
                <w:lang w:val="sv-SE"/>
              </w:rPr>
              <w:t>E-UTRA Band 9</w:t>
            </w:r>
          </w:p>
        </w:tc>
        <w:tc>
          <w:tcPr>
            <w:tcW w:w="1701" w:type="dxa"/>
          </w:tcPr>
          <w:p w14:paraId="60227878" w14:textId="77777777" w:rsidR="001D5211" w:rsidRPr="00340914" w:rsidRDefault="001D5211" w:rsidP="00840AC0">
            <w:pPr>
              <w:pStyle w:val="TAC"/>
              <w:rPr>
                <w:rFonts w:cs="Arial"/>
                <w:lang w:eastAsia="zh-CN"/>
              </w:rPr>
            </w:pPr>
            <w:r w:rsidRPr="00340914">
              <w:rPr>
                <w:rFonts w:cs="Arial"/>
              </w:rPr>
              <w:t>1844.9 - 1879.9 MHz</w:t>
            </w:r>
          </w:p>
          <w:p w14:paraId="2574844A" w14:textId="77777777" w:rsidR="001D5211" w:rsidRPr="00340914" w:rsidRDefault="001D5211" w:rsidP="00840AC0">
            <w:pPr>
              <w:pStyle w:val="TAC"/>
              <w:rPr>
                <w:rFonts w:cs="Arial"/>
                <w:lang w:eastAsia="zh-CN"/>
              </w:rPr>
            </w:pPr>
          </w:p>
        </w:tc>
        <w:tc>
          <w:tcPr>
            <w:tcW w:w="851" w:type="dxa"/>
          </w:tcPr>
          <w:p w14:paraId="0203C58E" w14:textId="77777777" w:rsidR="001D5211" w:rsidRPr="00340914" w:rsidRDefault="001D5211" w:rsidP="00840AC0">
            <w:pPr>
              <w:pStyle w:val="TAC"/>
              <w:rPr>
                <w:rFonts w:cs="Arial"/>
              </w:rPr>
            </w:pPr>
            <w:r w:rsidRPr="00340914">
              <w:rPr>
                <w:rFonts w:cs="Arial"/>
              </w:rPr>
              <w:t>-52 dBm</w:t>
            </w:r>
          </w:p>
        </w:tc>
        <w:tc>
          <w:tcPr>
            <w:tcW w:w="1417" w:type="dxa"/>
          </w:tcPr>
          <w:p w14:paraId="65BE94AD" w14:textId="77777777" w:rsidR="001D5211" w:rsidRPr="00340914" w:rsidRDefault="001D5211" w:rsidP="00840AC0">
            <w:pPr>
              <w:pStyle w:val="TAC"/>
              <w:rPr>
                <w:rFonts w:cs="Arial"/>
              </w:rPr>
            </w:pPr>
            <w:r w:rsidRPr="00340914">
              <w:rPr>
                <w:rFonts w:cs="Arial"/>
              </w:rPr>
              <w:t>1 MHz</w:t>
            </w:r>
          </w:p>
        </w:tc>
        <w:tc>
          <w:tcPr>
            <w:tcW w:w="4422" w:type="dxa"/>
          </w:tcPr>
          <w:p w14:paraId="5B5AA49D"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1D5211" w:rsidRPr="00340914" w14:paraId="5E3C04A7" w14:textId="77777777" w:rsidTr="00840AC0">
        <w:trPr>
          <w:cantSplit/>
          <w:trHeight w:val="113"/>
          <w:jc w:val="center"/>
        </w:trPr>
        <w:tc>
          <w:tcPr>
            <w:tcW w:w="1302" w:type="dxa"/>
            <w:vMerge/>
          </w:tcPr>
          <w:p w14:paraId="603CF787" w14:textId="77777777" w:rsidR="001D5211" w:rsidRPr="00340914" w:rsidRDefault="001D5211" w:rsidP="00840AC0">
            <w:pPr>
              <w:pStyle w:val="TAC"/>
              <w:rPr>
                <w:rFonts w:cs="Arial"/>
              </w:rPr>
            </w:pPr>
          </w:p>
        </w:tc>
        <w:tc>
          <w:tcPr>
            <w:tcW w:w="1701" w:type="dxa"/>
          </w:tcPr>
          <w:p w14:paraId="1DF0D3A1" w14:textId="77777777" w:rsidR="001D5211" w:rsidRPr="00340914" w:rsidRDefault="001D5211" w:rsidP="00840AC0">
            <w:pPr>
              <w:pStyle w:val="TAC"/>
              <w:rPr>
                <w:rFonts w:cs="Arial"/>
              </w:rPr>
            </w:pPr>
            <w:r w:rsidRPr="00340914">
              <w:rPr>
                <w:rFonts w:cs="Arial"/>
              </w:rPr>
              <w:t>1749.9 - 1784.9 MHz</w:t>
            </w:r>
          </w:p>
        </w:tc>
        <w:tc>
          <w:tcPr>
            <w:tcW w:w="851" w:type="dxa"/>
          </w:tcPr>
          <w:p w14:paraId="3AF39C4F" w14:textId="77777777" w:rsidR="001D5211" w:rsidRPr="00340914" w:rsidRDefault="001D5211" w:rsidP="00840AC0">
            <w:pPr>
              <w:pStyle w:val="TAC"/>
              <w:rPr>
                <w:rFonts w:cs="Arial"/>
              </w:rPr>
            </w:pPr>
            <w:r w:rsidRPr="00340914">
              <w:rPr>
                <w:rFonts w:cs="Arial"/>
              </w:rPr>
              <w:t>-49 dBm</w:t>
            </w:r>
          </w:p>
        </w:tc>
        <w:tc>
          <w:tcPr>
            <w:tcW w:w="1417" w:type="dxa"/>
          </w:tcPr>
          <w:p w14:paraId="2EC04DDB" w14:textId="77777777" w:rsidR="001D5211" w:rsidRPr="00340914" w:rsidRDefault="001D5211" w:rsidP="00840AC0">
            <w:pPr>
              <w:pStyle w:val="TAC"/>
              <w:rPr>
                <w:rFonts w:cs="Arial"/>
              </w:rPr>
            </w:pPr>
            <w:r w:rsidRPr="00340914">
              <w:rPr>
                <w:rFonts w:cs="Arial"/>
              </w:rPr>
              <w:t>1 MHz</w:t>
            </w:r>
          </w:p>
        </w:tc>
        <w:tc>
          <w:tcPr>
            <w:tcW w:w="4422" w:type="dxa"/>
          </w:tcPr>
          <w:p w14:paraId="22778528"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4E6950C5" w14:textId="77777777" w:rsidTr="00840AC0">
        <w:trPr>
          <w:cantSplit/>
          <w:trHeight w:val="113"/>
          <w:jc w:val="center"/>
        </w:trPr>
        <w:tc>
          <w:tcPr>
            <w:tcW w:w="1302" w:type="dxa"/>
            <w:vMerge w:val="restart"/>
          </w:tcPr>
          <w:p w14:paraId="3F8B728E" w14:textId="77777777" w:rsidR="001D5211" w:rsidRPr="00340914" w:rsidRDefault="001D5211" w:rsidP="00840AC0">
            <w:pPr>
              <w:pStyle w:val="TAC"/>
              <w:rPr>
                <w:rFonts w:cs="Arial"/>
                <w:lang w:val="sv-SE"/>
              </w:rPr>
            </w:pPr>
            <w:r w:rsidRPr="00340914">
              <w:rPr>
                <w:rFonts w:cs="Arial"/>
                <w:lang w:val="sv-SE"/>
              </w:rPr>
              <w:t>UTRA FDD Band X or</w:t>
            </w:r>
          </w:p>
          <w:p w14:paraId="63B67D09" w14:textId="77777777" w:rsidR="001D5211" w:rsidRPr="00340914" w:rsidRDefault="001D5211" w:rsidP="00840AC0">
            <w:pPr>
              <w:pStyle w:val="TAC"/>
              <w:rPr>
                <w:rFonts w:cs="Arial"/>
                <w:lang w:val="sv-SE"/>
              </w:rPr>
            </w:pPr>
            <w:r w:rsidRPr="00340914">
              <w:rPr>
                <w:rFonts w:cs="Arial"/>
                <w:lang w:val="sv-SE"/>
              </w:rPr>
              <w:t>E-UTRA Band 10</w:t>
            </w:r>
          </w:p>
        </w:tc>
        <w:tc>
          <w:tcPr>
            <w:tcW w:w="1701" w:type="dxa"/>
          </w:tcPr>
          <w:p w14:paraId="6AE7BF19" w14:textId="77777777" w:rsidR="001D5211" w:rsidRPr="00340914" w:rsidRDefault="001D5211" w:rsidP="00840AC0">
            <w:pPr>
              <w:pStyle w:val="TAC"/>
              <w:rPr>
                <w:rFonts w:cs="Arial"/>
              </w:rPr>
            </w:pPr>
            <w:r w:rsidRPr="00340914">
              <w:rPr>
                <w:rFonts w:cs="Arial"/>
              </w:rPr>
              <w:t>2110 - 2170 MHz</w:t>
            </w:r>
          </w:p>
        </w:tc>
        <w:tc>
          <w:tcPr>
            <w:tcW w:w="851" w:type="dxa"/>
          </w:tcPr>
          <w:p w14:paraId="579B1373" w14:textId="77777777" w:rsidR="001D5211" w:rsidRPr="00340914" w:rsidRDefault="001D5211" w:rsidP="00840AC0">
            <w:pPr>
              <w:pStyle w:val="TAC"/>
              <w:rPr>
                <w:rFonts w:cs="Arial"/>
              </w:rPr>
            </w:pPr>
            <w:r w:rsidRPr="00340914">
              <w:rPr>
                <w:rFonts w:cs="Arial"/>
              </w:rPr>
              <w:t>-52 dBm</w:t>
            </w:r>
          </w:p>
        </w:tc>
        <w:tc>
          <w:tcPr>
            <w:tcW w:w="1417" w:type="dxa"/>
          </w:tcPr>
          <w:p w14:paraId="7345F5DF" w14:textId="77777777" w:rsidR="001D5211" w:rsidRPr="00340914" w:rsidRDefault="001D5211" w:rsidP="00840AC0">
            <w:pPr>
              <w:pStyle w:val="TAC"/>
              <w:rPr>
                <w:rFonts w:cs="Arial"/>
              </w:rPr>
            </w:pPr>
            <w:r w:rsidRPr="00340914">
              <w:rPr>
                <w:rFonts w:cs="Arial"/>
              </w:rPr>
              <w:t>1 MHz</w:t>
            </w:r>
          </w:p>
        </w:tc>
        <w:tc>
          <w:tcPr>
            <w:tcW w:w="4422" w:type="dxa"/>
          </w:tcPr>
          <w:p w14:paraId="5DF656B5"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1D5211" w:rsidRPr="00340914" w14:paraId="5E7929FC" w14:textId="77777777" w:rsidTr="00840AC0">
        <w:trPr>
          <w:cantSplit/>
          <w:trHeight w:val="113"/>
          <w:jc w:val="center"/>
        </w:trPr>
        <w:tc>
          <w:tcPr>
            <w:tcW w:w="1302" w:type="dxa"/>
            <w:vMerge/>
            <w:tcBorders>
              <w:bottom w:val="single" w:sz="4" w:space="0" w:color="auto"/>
            </w:tcBorders>
          </w:tcPr>
          <w:p w14:paraId="394C6870" w14:textId="77777777" w:rsidR="001D5211" w:rsidRPr="00340914" w:rsidRDefault="001D5211" w:rsidP="00840AC0">
            <w:pPr>
              <w:pStyle w:val="TAC"/>
              <w:rPr>
                <w:rFonts w:cs="Arial"/>
              </w:rPr>
            </w:pPr>
          </w:p>
        </w:tc>
        <w:tc>
          <w:tcPr>
            <w:tcW w:w="1701" w:type="dxa"/>
          </w:tcPr>
          <w:p w14:paraId="434F667B" w14:textId="77777777" w:rsidR="001D5211" w:rsidRPr="00340914" w:rsidRDefault="001D5211" w:rsidP="00840AC0">
            <w:pPr>
              <w:pStyle w:val="TAC"/>
              <w:rPr>
                <w:rFonts w:cs="Arial"/>
              </w:rPr>
            </w:pPr>
            <w:r w:rsidRPr="00340914">
              <w:rPr>
                <w:rFonts w:cs="Arial"/>
              </w:rPr>
              <w:t>1710 - 1770 MHz</w:t>
            </w:r>
          </w:p>
        </w:tc>
        <w:tc>
          <w:tcPr>
            <w:tcW w:w="851" w:type="dxa"/>
          </w:tcPr>
          <w:p w14:paraId="581B55B2" w14:textId="77777777" w:rsidR="001D5211" w:rsidRPr="00340914" w:rsidRDefault="001D5211" w:rsidP="00840AC0">
            <w:pPr>
              <w:pStyle w:val="TAC"/>
              <w:rPr>
                <w:rFonts w:cs="Arial"/>
              </w:rPr>
            </w:pPr>
            <w:r w:rsidRPr="00340914">
              <w:rPr>
                <w:rFonts w:cs="Arial"/>
              </w:rPr>
              <w:t>-49 dBm</w:t>
            </w:r>
          </w:p>
        </w:tc>
        <w:tc>
          <w:tcPr>
            <w:tcW w:w="1417" w:type="dxa"/>
          </w:tcPr>
          <w:p w14:paraId="2BB385C7" w14:textId="77777777" w:rsidR="001D5211" w:rsidRPr="00340914" w:rsidRDefault="001D5211" w:rsidP="00840AC0">
            <w:pPr>
              <w:pStyle w:val="TAC"/>
              <w:rPr>
                <w:rFonts w:cs="Arial"/>
              </w:rPr>
            </w:pPr>
            <w:r w:rsidRPr="00340914">
              <w:rPr>
                <w:rFonts w:cs="Arial"/>
              </w:rPr>
              <w:t>1 MHz</w:t>
            </w:r>
          </w:p>
        </w:tc>
        <w:tc>
          <w:tcPr>
            <w:tcW w:w="4422" w:type="dxa"/>
          </w:tcPr>
          <w:p w14:paraId="211FDD4A"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1D5211" w:rsidRPr="00340914" w14:paraId="5B9CA79F"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694C9B09" w14:textId="77777777" w:rsidR="001D5211" w:rsidRPr="00340914" w:rsidRDefault="001D5211" w:rsidP="00840AC0">
            <w:pPr>
              <w:pStyle w:val="TAC"/>
              <w:rPr>
                <w:rFonts w:cs="Arial"/>
              </w:rPr>
            </w:pPr>
            <w:r w:rsidRPr="00340914">
              <w:rPr>
                <w:rFonts w:cs="Arial"/>
              </w:rPr>
              <w:t>UTRA FDD Band XI or XXI or</w:t>
            </w:r>
          </w:p>
          <w:p w14:paraId="3AE49717" w14:textId="77777777" w:rsidR="001D5211" w:rsidRPr="00340914" w:rsidRDefault="001D5211" w:rsidP="00840AC0">
            <w:pPr>
              <w:pStyle w:val="TAC"/>
              <w:rPr>
                <w:rFonts w:cs="Arial"/>
              </w:rPr>
            </w:pPr>
            <w:r w:rsidRPr="00340914">
              <w:rPr>
                <w:rFonts w:cs="Arial"/>
              </w:rPr>
              <w:t>E-UTRA Band 11 or 21</w:t>
            </w:r>
          </w:p>
        </w:tc>
        <w:tc>
          <w:tcPr>
            <w:tcW w:w="1701" w:type="dxa"/>
            <w:tcBorders>
              <w:left w:val="single" w:sz="4" w:space="0" w:color="auto"/>
            </w:tcBorders>
          </w:tcPr>
          <w:p w14:paraId="6E8519A1" w14:textId="77777777" w:rsidR="001D5211" w:rsidRPr="00340914" w:rsidRDefault="001D5211" w:rsidP="00840AC0">
            <w:pPr>
              <w:pStyle w:val="TAC"/>
              <w:rPr>
                <w:rFonts w:cs="Arial"/>
              </w:rPr>
            </w:pPr>
            <w:r w:rsidRPr="00340914">
              <w:rPr>
                <w:rFonts w:cs="Arial"/>
              </w:rPr>
              <w:t>1475.9 - 1510.9  MHz</w:t>
            </w:r>
          </w:p>
        </w:tc>
        <w:tc>
          <w:tcPr>
            <w:tcW w:w="851" w:type="dxa"/>
          </w:tcPr>
          <w:p w14:paraId="0335323F" w14:textId="77777777" w:rsidR="001D5211" w:rsidRPr="00340914" w:rsidRDefault="001D5211" w:rsidP="00840AC0">
            <w:pPr>
              <w:pStyle w:val="TAC"/>
              <w:rPr>
                <w:rFonts w:cs="Arial"/>
              </w:rPr>
            </w:pPr>
            <w:r w:rsidRPr="00340914">
              <w:rPr>
                <w:rFonts w:cs="Arial"/>
              </w:rPr>
              <w:t>-52 dBm</w:t>
            </w:r>
          </w:p>
        </w:tc>
        <w:tc>
          <w:tcPr>
            <w:tcW w:w="1417" w:type="dxa"/>
          </w:tcPr>
          <w:p w14:paraId="2AD55F00" w14:textId="77777777" w:rsidR="001D5211" w:rsidRPr="00340914" w:rsidRDefault="001D5211" w:rsidP="00840AC0">
            <w:pPr>
              <w:pStyle w:val="TAC"/>
              <w:rPr>
                <w:rFonts w:cs="Arial"/>
              </w:rPr>
            </w:pPr>
            <w:r w:rsidRPr="00340914">
              <w:rPr>
                <w:rFonts w:cs="Arial"/>
              </w:rPr>
              <w:t>1 MHz</w:t>
            </w:r>
          </w:p>
        </w:tc>
        <w:tc>
          <w:tcPr>
            <w:tcW w:w="4422" w:type="dxa"/>
          </w:tcPr>
          <w:p w14:paraId="56AA3ABF"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1D5211" w:rsidRPr="00340914" w14:paraId="14163B74" w14:textId="77777777" w:rsidTr="00840AC0">
        <w:trPr>
          <w:cantSplit/>
          <w:trHeight w:val="113"/>
          <w:jc w:val="center"/>
        </w:trPr>
        <w:tc>
          <w:tcPr>
            <w:tcW w:w="1302" w:type="dxa"/>
            <w:vMerge/>
            <w:tcBorders>
              <w:left w:val="single" w:sz="4" w:space="0" w:color="auto"/>
              <w:right w:val="single" w:sz="4" w:space="0" w:color="auto"/>
            </w:tcBorders>
          </w:tcPr>
          <w:p w14:paraId="23D770BB" w14:textId="77777777" w:rsidR="001D5211" w:rsidRPr="00340914" w:rsidRDefault="001D5211" w:rsidP="00840AC0">
            <w:pPr>
              <w:pStyle w:val="TAC"/>
              <w:rPr>
                <w:rFonts w:cs="Arial"/>
              </w:rPr>
            </w:pPr>
          </w:p>
        </w:tc>
        <w:tc>
          <w:tcPr>
            <w:tcW w:w="1701" w:type="dxa"/>
            <w:tcBorders>
              <w:left w:val="single" w:sz="4" w:space="0" w:color="auto"/>
            </w:tcBorders>
          </w:tcPr>
          <w:p w14:paraId="1B0C73FA" w14:textId="77777777" w:rsidR="001D5211" w:rsidRPr="00340914" w:rsidRDefault="001D5211" w:rsidP="00840AC0">
            <w:pPr>
              <w:pStyle w:val="TAC"/>
              <w:rPr>
                <w:rFonts w:cs="Arial"/>
              </w:rPr>
            </w:pPr>
            <w:r w:rsidRPr="00340914">
              <w:rPr>
                <w:rFonts w:cs="Arial"/>
              </w:rPr>
              <w:t xml:space="preserve">1427.9 - 1447.9  MHz </w:t>
            </w:r>
          </w:p>
        </w:tc>
        <w:tc>
          <w:tcPr>
            <w:tcW w:w="851" w:type="dxa"/>
          </w:tcPr>
          <w:p w14:paraId="47CA0095" w14:textId="77777777" w:rsidR="001D5211" w:rsidRPr="00340914" w:rsidRDefault="001D5211" w:rsidP="00840AC0">
            <w:pPr>
              <w:pStyle w:val="TAC"/>
              <w:rPr>
                <w:rFonts w:cs="Arial"/>
              </w:rPr>
            </w:pPr>
            <w:r w:rsidRPr="00340914">
              <w:rPr>
                <w:rFonts w:cs="Arial"/>
              </w:rPr>
              <w:t>-49 dBm</w:t>
            </w:r>
          </w:p>
        </w:tc>
        <w:tc>
          <w:tcPr>
            <w:tcW w:w="1417" w:type="dxa"/>
          </w:tcPr>
          <w:p w14:paraId="2B8527E6" w14:textId="77777777" w:rsidR="001D5211" w:rsidRPr="00340914" w:rsidRDefault="001D5211" w:rsidP="00840AC0">
            <w:pPr>
              <w:pStyle w:val="TAC"/>
              <w:rPr>
                <w:rFonts w:cs="Arial"/>
              </w:rPr>
            </w:pPr>
            <w:r w:rsidRPr="00340914">
              <w:rPr>
                <w:rFonts w:cs="Arial"/>
              </w:rPr>
              <w:t>1 MHz</w:t>
            </w:r>
          </w:p>
        </w:tc>
        <w:tc>
          <w:tcPr>
            <w:tcW w:w="4422" w:type="dxa"/>
          </w:tcPr>
          <w:p w14:paraId="2E587F3E"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1D5211" w:rsidRPr="00340914" w14:paraId="796937C4"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3F38105" w14:textId="77777777" w:rsidR="001D5211" w:rsidRPr="00340914" w:rsidRDefault="001D5211" w:rsidP="00840AC0">
            <w:pPr>
              <w:pStyle w:val="TAC"/>
              <w:rPr>
                <w:rFonts w:cs="Arial"/>
              </w:rPr>
            </w:pPr>
          </w:p>
        </w:tc>
        <w:tc>
          <w:tcPr>
            <w:tcW w:w="1701" w:type="dxa"/>
            <w:tcBorders>
              <w:left w:val="single" w:sz="4" w:space="0" w:color="auto"/>
            </w:tcBorders>
          </w:tcPr>
          <w:p w14:paraId="1FA97948" w14:textId="77777777" w:rsidR="001D5211" w:rsidRPr="00340914" w:rsidRDefault="001D5211" w:rsidP="00840AC0">
            <w:pPr>
              <w:pStyle w:val="TAC"/>
              <w:rPr>
                <w:rFonts w:cs="Arial"/>
              </w:rPr>
            </w:pPr>
            <w:r w:rsidRPr="00340914">
              <w:rPr>
                <w:rFonts w:cs="Arial"/>
              </w:rPr>
              <w:t>1447.9 - 1462.9 MHz</w:t>
            </w:r>
          </w:p>
        </w:tc>
        <w:tc>
          <w:tcPr>
            <w:tcW w:w="851" w:type="dxa"/>
          </w:tcPr>
          <w:p w14:paraId="439E782D" w14:textId="77777777" w:rsidR="001D5211" w:rsidRPr="00340914" w:rsidRDefault="001D5211" w:rsidP="00840AC0">
            <w:pPr>
              <w:pStyle w:val="TAC"/>
              <w:rPr>
                <w:rFonts w:cs="Arial"/>
              </w:rPr>
            </w:pPr>
            <w:r w:rsidRPr="00340914">
              <w:rPr>
                <w:rFonts w:cs="Arial"/>
              </w:rPr>
              <w:t>-49 dBm</w:t>
            </w:r>
          </w:p>
        </w:tc>
        <w:tc>
          <w:tcPr>
            <w:tcW w:w="1417" w:type="dxa"/>
          </w:tcPr>
          <w:p w14:paraId="317538F4" w14:textId="77777777" w:rsidR="001D5211" w:rsidRPr="00340914" w:rsidRDefault="001D5211" w:rsidP="00840AC0">
            <w:pPr>
              <w:pStyle w:val="TAC"/>
              <w:rPr>
                <w:rFonts w:cs="Arial"/>
              </w:rPr>
            </w:pPr>
            <w:r w:rsidRPr="00340914">
              <w:rPr>
                <w:rFonts w:cs="Arial"/>
              </w:rPr>
              <w:t>1 MHz</w:t>
            </w:r>
          </w:p>
        </w:tc>
        <w:tc>
          <w:tcPr>
            <w:tcW w:w="4422" w:type="dxa"/>
          </w:tcPr>
          <w:p w14:paraId="7916C3FA"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1D5211" w:rsidRPr="00340914" w14:paraId="710792F3"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548D5469" w14:textId="77777777" w:rsidR="001D5211" w:rsidRPr="00340914" w:rsidRDefault="001D5211" w:rsidP="00840AC0">
            <w:pPr>
              <w:pStyle w:val="TAC"/>
              <w:rPr>
                <w:rFonts w:cs="Arial"/>
                <w:lang w:val="sv-SE"/>
              </w:rPr>
            </w:pPr>
            <w:r w:rsidRPr="00340914">
              <w:rPr>
                <w:rFonts w:cs="Arial"/>
                <w:lang w:val="sv-SE"/>
              </w:rPr>
              <w:t>UTRA FDD Band XII or</w:t>
            </w:r>
          </w:p>
          <w:p w14:paraId="4CEC23E0" w14:textId="77777777" w:rsidR="001D5211" w:rsidRPr="00340914" w:rsidRDefault="001D5211" w:rsidP="00840AC0">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tcPr>
          <w:p w14:paraId="1A291926" w14:textId="77777777" w:rsidR="001D5211" w:rsidRPr="00340914" w:rsidRDefault="001D5211" w:rsidP="00840AC0">
            <w:pPr>
              <w:pStyle w:val="TAC"/>
              <w:rPr>
                <w:rFonts w:cs="Arial"/>
              </w:rPr>
            </w:pPr>
            <w:r w:rsidRPr="00340914">
              <w:rPr>
                <w:rFonts w:cs="Arial"/>
              </w:rPr>
              <w:t>729 - 746 MHz</w:t>
            </w:r>
          </w:p>
        </w:tc>
        <w:tc>
          <w:tcPr>
            <w:tcW w:w="851" w:type="dxa"/>
          </w:tcPr>
          <w:p w14:paraId="35B6994D" w14:textId="77777777" w:rsidR="001D5211" w:rsidRPr="00340914" w:rsidRDefault="001D5211" w:rsidP="00840AC0">
            <w:pPr>
              <w:pStyle w:val="TAC"/>
              <w:rPr>
                <w:rFonts w:cs="Arial"/>
              </w:rPr>
            </w:pPr>
            <w:r w:rsidRPr="00340914">
              <w:rPr>
                <w:rFonts w:cs="Arial"/>
              </w:rPr>
              <w:t>-52 dBm</w:t>
            </w:r>
          </w:p>
        </w:tc>
        <w:tc>
          <w:tcPr>
            <w:tcW w:w="1417" w:type="dxa"/>
          </w:tcPr>
          <w:p w14:paraId="3923F84A" w14:textId="77777777" w:rsidR="001D5211" w:rsidRPr="00340914" w:rsidRDefault="001D5211" w:rsidP="00840AC0">
            <w:pPr>
              <w:pStyle w:val="TAC"/>
              <w:rPr>
                <w:rFonts w:cs="Arial"/>
              </w:rPr>
            </w:pPr>
            <w:r w:rsidRPr="00340914">
              <w:rPr>
                <w:rFonts w:cs="Arial"/>
              </w:rPr>
              <w:t>1 MHz</w:t>
            </w:r>
          </w:p>
        </w:tc>
        <w:tc>
          <w:tcPr>
            <w:tcW w:w="4422" w:type="dxa"/>
          </w:tcPr>
          <w:p w14:paraId="33F8F624"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1D5211" w:rsidRPr="00340914" w14:paraId="44004E05"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4A9D663E" w14:textId="77777777" w:rsidR="001D5211" w:rsidRPr="00340914" w:rsidRDefault="001D5211" w:rsidP="00840AC0">
            <w:pPr>
              <w:pStyle w:val="TAC"/>
              <w:rPr>
                <w:rFonts w:cs="Arial"/>
              </w:rPr>
            </w:pPr>
          </w:p>
        </w:tc>
        <w:tc>
          <w:tcPr>
            <w:tcW w:w="1701" w:type="dxa"/>
            <w:tcBorders>
              <w:left w:val="single" w:sz="4" w:space="0" w:color="auto"/>
            </w:tcBorders>
          </w:tcPr>
          <w:p w14:paraId="13683D01" w14:textId="77777777" w:rsidR="001D5211" w:rsidRPr="00340914" w:rsidRDefault="001D5211" w:rsidP="00840AC0">
            <w:pPr>
              <w:pStyle w:val="TAC"/>
              <w:rPr>
                <w:rFonts w:cs="Arial"/>
              </w:rPr>
            </w:pPr>
            <w:r w:rsidRPr="00340914">
              <w:rPr>
                <w:rFonts w:cs="Arial"/>
              </w:rPr>
              <w:t>699 - 716 MHz</w:t>
            </w:r>
          </w:p>
        </w:tc>
        <w:tc>
          <w:tcPr>
            <w:tcW w:w="851" w:type="dxa"/>
          </w:tcPr>
          <w:p w14:paraId="20F91918" w14:textId="77777777" w:rsidR="001D5211" w:rsidRPr="00340914" w:rsidRDefault="001D5211" w:rsidP="00840AC0">
            <w:pPr>
              <w:pStyle w:val="TAC"/>
              <w:rPr>
                <w:rFonts w:cs="Arial"/>
              </w:rPr>
            </w:pPr>
            <w:r w:rsidRPr="00340914">
              <w:rPr>
                <w:rFonts w:cs="Arial"/>
              </w:rPr>
              <w:t>-49 dBm</w:t>
            </w:r>
          </w:p>
        </w:tc>
        <w:tc>
          <w:tcPr>
            <w:tcW w:w="1417" w:type="dxa"/>
          </w:tcPr>
          <w:p w14:paraId="0F447D5F" w14:textId="77777777" w:rsidR="001D5211" w:rsidRPr="00340914" w:rsidRDefault="001D5211" w:rsidP="00840AC0">
            <w:pPr>
              <w:pStyle w:val="TAC"/>
              <w:rPr>
                <w:rFonts w:cs="Arial"/>
              </w:rPr>
            </w:pPr>
            <w:r w:rsidRPr="00340914">
              <w:rPr>
                <w:rFonts w:cs="Arial"/>
              </w:rPr>
              <w:t>1 MHz</w:t>
            </w:r>
          </w:p>
        </w:tc>
        <w:tc>
          <w:tcPr>
            <w:tcW w:w="4422" w:type="dxa"/>
          </w:tcPr>
          <w:p w14:paraId="518A5C35"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1D5211" w:rsidRPr="00340914" w14:paraId="1BB1CCD9"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5ABDFDD1" w14:textId="77777777" w:rsidR="001D5211" w:rsidRPr="00340914" w:rsidRDefault="001D5211" w:rsidP="00840AC0">
            <w:pPr>
              <w:pStyle w:val="TAC"/>
              <w:rPr>
                <w:rFonts w:cs="Arial"/>
                <w:lang w:val="sv-SE"/>
              </w:rPr>
            </w:pPr>
            <w:r w:rsidRPr="00340914">
              <w:rPr>
                <w:rFonts w:cs="Arial"/>
                <w:lang w:val="sv-SE"/>
              </w:rPr>
              <w:t>UTRA FDD Band XIII or</w:t>
            </w:r>
          </w:p>
          <w:p w14:paraId="45BF1943" w14:textId="77777777" w:rsidR="001D5211" w:rsidRPr="00340914" w:rsidRDefault="001D5211" w:rsidP="00840AC0">
            <w:pPr>
              <w:pStyle w:val="TAC"/>
              <w:rPr>
                <w:rFonts w:cs="Arial"/>
                <w:lang w:val="sv-SE"/>
              </w:rPr>
            </w:pPr>
            <w:r w:rsidRPr="00340914">
              <w:rPr>
                <w:rFonts w:cs="Arial"/>
                <w:lang w:val="sv-SE"/>
              </w:rPr>
              <w:t>E-UTRA Band 13</w:t>
            </w:r>
          </w:p>
        </w:tc>
        <w:tc>
          <w:tcPr>
            <w:tcW w:w="1701" w:type="dxa"/>
            <w:tcBorders>
              <w:left w:val="single" w:sz="4" w:space="0" w:color="auto"/>
            </w:tcBorders>
          </w:tcPr>
          <w:p w14:paraId="4F38ED1D" w14:textId="77777777" w:rsidR="001D5211" w:rsidRPr="00340914" w:rsidRDefault="001D5211" w:rsidP="00840AC0">
            <w:pPr>
              <w:pStyle w:val="TAC"/>
              <w:rPr>
                <w:rFonts w:cs="Arial"/>
              </w:rPr>
            </w:pPr>
            <w:r w:rsidRPr="00340914">
              <w:rPr>
                <w:rFonts w:cs="Arial"/>
              </w:rPr>
              <w:t>746 - 756 MHz</w:t>
            </w:r>
          </w:p>
        </w:tc>
        <w:tc>
          <w:tcPr>
            <w:tcW w:w="851" w:type="dxa"/>
          </w:tcPr>
          <w:p w14:paraId="55ED6034" w14:textId="77777777" w:rsidR="001D5211" w:rsidRPr="00340914" w:rsidRDefault="001D5211" w:rsidP="00840AC0">
            <w:pPr>
              <w:pStyle w:val="TAC"/>
              <w:rPr>
                <w:rFonts w:cs="Arial"/>
              </w:rPr>
            </w:pPr>
            <w:r w:rsidRPr="00340914">
              <w:rPr>
                <w:rFonts w:cs="Arial"/>
              </w:rPr>
              <w:t>-52 dBm</w:t>
            </w:r>
          </w:p>
        </w:tc>
        <w:tc>
          <w:tcPr>
            <w:tcW w:w="1417" w:type="dxa"/>
          </w:tcPr>
          <w:p w14:paraId="0E908F99" w14:textId="77777777" w:rsidR="001D5211" w:rsidRPr="00340914" w:rsidRDefault="001D5211" w:rsidP="00840AC0">
            <w:pPr>
              <w:pStyle w:val="TAC"/>
              <w:rPr>
                <w:rFonts w:cs="Arial"/>
              </w:rPr>
            </w:pPr>
            <w:r w:rsidRPr="00340914">
              <w:rPr>
                <w:rFonts w:cs="Arial"/>
              </w:rPr>
              <w:t>1 MHz</w:t>
            </w:r>
          </w:p>
        </w:tc>
        <w:tc>
          <w:tcPr>
            <w:tcW w:w="4422" w:type="dxa"/>
          </w:tcPr>
          <w:p w14:paraId="5AE198DA"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1D5211" w:rsidRPr="00340914" w14:paraId="1D8D2EB8"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0F0C58A8" w14:textId="77777777" w:rsidR="001D5211" w:rsidRPr="00340914" w:rsidRDefault="001D5211" w:rsidP="00840AC0">
            <w:pPr>
              <w:pStyle w:val="TAC"/>
              <w:rPr>
                <w:rFonts w:cs="Arial"/>
              </w:rPr>
            </w:pPr>
          </w:p>
        </w:tc>
        <w:tc>
          <w:tcPr>
            <w:tcW w:w="1701" w:type="dxa"/>
            <w:tcBorders>
              <w:left w:val="single" w:sz="4" w:space="0" w:color="auto"/>
            </w:tcBorders>
          </w:tcPr>
          <w:p w14:paraId="67B1E4DE" w14:textId="77777777" w:rsidR="001D5211" w:rsidRPr="00340914" w:rsidRDefault="001D5211" w:rsidP="00840AC0">
            <w:pPr>
              <w:pStyle w:val="TAC"/>
              <w:rPr>
                <w:rFonts w:cs="Arial"/>
              </w:rPr>
            </w:pPr>
            <w:r w:rsidRPr="00340914">
              <w:rPr>
                <w:rFonts w:cs="Arial"/>
              </w:rPr>
              <w:t>777 - 787 MHz</w:t>
            </w:r>
          </w:p>
        </w:tc>
        <w:tc>
          <w:tcPr>
            <w:tcW w:w="851" w:type="dxa"/>
          </w:tcPr>
          <w:p w14:paraId="2EA60F90" w14:textId="77777777" w:rsidR="001D5211" w:rsidRPr="00340914" w:rsidRDefault="001D5211" w:rsidP="00840AC0">
            <w:pPr>
              <w:pStyle w:val="TAC"/>
              <w:rPr>
                <w:rFonts w:cs="Arial"/>
              </w:rPr>
            </w:pPr>
            <w:r w:rsidRPr="00340914">
              <w:rPr>
                <w:rFonts w:cs="Arial"/>
              </w:rPr>
              <w:t>-49 dBm</w:t>
            </w:r>
          </w:p>
        </w:tc>
        <w:tc>
          <w:tcPr>
            <w:tcW w:w="1417" w:type="dxa"/>
          </w:tcPr>
          <w:p w14:paraId="33AFC4E8" w14:textId="77777777" w:rsidR="001D5211" w:rsidRPr="00340914" w:rsidRDefault="001D5211" w:rsidP="00840AC0">
            <w:pPr>
              <w:pStyle w:val="TAC"/>
              <w:rPr>
                <w:rFonts w:cs="Arial"/>
              </w:rPr>
            </w:pPr>
            <w:r w:rsidRPr="00340914">
              <w:rPr>
                <w:rFonts w:cs="Arial"/>
              </w:rPr>
              <w:t>1 MHz</w:t>
            </w:r>
          </w:p>
        </w:tc>
        <w:tc>
          <w:tcPr>
            <w:tcW w:w="4422" w:type="dxa"/>
          </w:tcPr>
          <w:p w14:paraId="7921B798"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42EB4D7D"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4C45FCEB" w14:textId="77777777" w:rsidR="001D5211" w:rsidRPr="00340914" w:rsidRDefault="001D5211" w:rsidP="00840AC0">
            <w:pPr>
              <w:pStyle w:val="TAC"/>
              <w:rPr>
                <w:rFonts w:cs="Arial"/>
                <w:lang w:val="sv-SE"/>
              </w:rPr>
            </w:pPr>
            <w:r w:rsidRPr="00340914">
              <w:rPr>
                <w:rFonts w:cs="Arial"/>
                <w:lang w:val="sv-SE"/>
              </w:rPr>
              <w:t>UTRA FDD Band XIV or</w:t>
            </w:r>
          </w:p>
          <w:p w14:paraId="3404A66D" w14:textId="77777777" w:rsidR="001D5211" w:rsidRPr="00340914" w:rsidRDefault="001D5211" w:rsidP="00840AC0">
            <w:pPr>
              <w:pStyle w:val="TAC"/>
              <w:rPr>
                <w:rFonts w:cs="Arial"/>
                <w:lang w:val="sv-SE"/>
              </w:rPr>
            </w:pPr>
            <w:r w:rsidRPr="00340914">
              <w:rPr>
                <w:rFonts w:cs="Arial"/>
                <w:lang w:val="sv-SE"/>
              </w:rPr>
              <w:t>E-UTRA Band 14 or NR Band n14</w:t>
            </w:r>
          </w:p>
        </w:tc>
        <w:tc>
          <w:tcPr>
            <w:tcW w:w="1701" w:type="dxa"/>
            <w:tcBorders>
              <w:left w:val="single" w:sz="4" w:space="0" w:color="auto"/>
            </w:tcBorders>
          </w:tcPr>
          <w:p w14:paraId="31718262" w14:textId="77777777" w:rsidR="001D5211" w:rsidRPr="00340914" w:rsidRDefault="001D5211" w:rsidP="00840AC0">
            <w:pPr>
              <w:pStyle w:val="TAC"/>
              <w:rPr>
                <w:rFonts w:cs="Arial"/>
              </w:rPr>
            </w:pPr>
            <w:r w:rsidRPr="00340914">
              <w:rPr>
                <w:rFonts w:cs="Arial"/>
              </w:rPr>
              <w:t>758 - 768 MHz</w:t>
            </w:r>
          </w:p>
        </w:tc>
        <w:tc>
          <w:tcPr>
            <w:tcW w:w="851" w:type="dxa"/>
          </w:tcPr>
          <w:p w14:paraId="6AA3BAD2" w14:textId="77777777" w:rsidR="001D5211" w:rsidRPr="00340914" w:rsidRDefault="001D5211" w:rsidP="00840AC0">
            <w:pPr>
              <w:pStyle w:val="TAC"/>
              <w:rPr>
                <w:rFonts w:cs="Arial"/>
              </w:rPr>
            </w:pPr>
            <w:r w:rsidRPr="00340914">
              <w:rPr>
                <w:rFonts w:cs="Arial"/>
              </w:rPr>
              <w:t>-52 dBm</w:t>
            </w:r>
          </w:p>
        </w:tc>
        <w:tc>
          <w:tcPr>
            <w:tcW w:w="1417" w:type="dxa"/>
          </w:tcPr>
          <w:p w14:paraId="26430699" w14:textId="77777777" w:rsidR="001D5211" w:rsidRPr="00340914" w:rsidRDefault="001D5211" w:rsidP="00840AC0">
            <w:pPr>
              <w:pStyle w:val="TAC"/>
              <w:rPr>
                <w:rFonts w:cs="Arial"/>
              </w:rPr>
            </w:pPr>
            <w:r w:rsidRPr="00340914">
              <w:rPr>
                <w:rFonts w:cs="Arial"/>
              </w:rPr>
              <w:t>1 MHz</w:t>
            </w:r>
          </w:p>
        </w:tc>
        <w:tc>
          <w:tcPr>
            <w:tcW w:w="4422" w:type="dxa"/>
          </w:tcPr>
          <w:p w14:paraId="7460DC2B"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1D5211" w:rsidRPr="00340914" w14:paraId="4C644316"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8089597" w14:textId="77777777" w:rsidR="001D5211" w:rsidRPr="00340914" w:rsidRDefault="001D5211" w:rsidP="00840AC0">
            <w:pPr>
              <w:pStyle w:val="TAC"/>
              <w:rPr>
                <w:rFonts w:cs="Arial"/>
              </w:rPr>
            </w:pPr>
          </w:p>
        </w:tc>
        <w:tc>
          <w:tcPr>
            <w:tcW w:w="1701" w:type="dxa"/>
            <w:tcBorders>
              <w:left w:val="single" w:sz="4" w:space="0" w:color="auto"/>
            </w:tcBorders>
          </w:tcPr>
          <w:p w14:paraId="5C5FB23F" w14:textId="77777777" w:rsidR="001D5211" w:rsidRPr="00340914" w:rsidRDefault="001D5211" w:rsidP="00840AC0">
            <w:pPr>
              <w:pStyle w:val="TAC"/>
              <w:rPr>
                <w:rFonts w:cs="Arial"/>
              </w:rPr>
            </w:pPr>
            <w:r w:rsidRPr="00340914">
              <w:rPr>
                <w:rFonts w:cs="Arial"/>
              </w:rPr>
              <w:t>788 - 798 MHz</w:t>
            </w:r>
          </w:p>
        </w:tc>
        <w:tc>
          <w:tcPr>
            <w:tcW w:w="851" w:type="dxa"/>
          </w:tcPr>
          <w:p w14:paraId="5E460668" w14:textId="77777777" w:rsidR="001D5211" w:rsidRPr="00340914" w:rsidRDefault="001D5211" w:rsidP="00840AC0">
            <w:pPr>
              <w:pStyle w:val="TAC"/>
              <w:rPr>
                <w:rFonts w:cs="Arial"/>
              </w:rPr>
            </w:pPr>
            <w:r w:rsidRPr="00340914">
              <w:rPr>
                <w:rFonts w:cs="Arial"/>
              </w:rPr>
              <w:t>-49 dBm</w:t>
            </w:r>
          </w:p>
        </w:tc>
        <w:tc>
          <w:tcPr>
            <w:tcW w:w="1417" w:type="dxa"/>
          </w:tcPr>
          <w:p w14:paraId="3F70B6B9" w14:textId="77777777" w:rsidR="001D5211" w:rsidRPr="00340914" w:rsidRDefault="001D5211" w:rsidP="00840AC0">
            <w:pPr>
              <w:pStyle w:val="TAC"/>
              <w:rPr>
                <w:rFonts w:cs="Arial"/>
              </w:rPr>
            </w:pPr>
            <w:r w:rsidRPr="00340914">
              <w:rPr>
                <w:rFonts w:cs="Arial"/>
              </w:rPr>
              <w:t>1 MHz</w:t>
            </w:r>
          </w:p>
        </w:tc>
        <w:tc>
          <w:tcPr>
            <w:tcW w:w="4422" w:type="dxa"/>
          </w:tcPr>
          <w:p w14:paraId="621EA31C"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47B3C3B1" w14:textId="77777777" w:rsidTr="00840AC0">
        <w:trPr>
          <w:cantSplit/>
          <w:trHeight w:val="113"/>
          <w:jc w:val="center"/>
        </w:trPr>
        <w:tc>
          <w:tcPr>
            <w:tcW w:w="1302" w:type="dxa"/>
            <w:vMerge w:val="restart"/>
            <w:tcBorders>
              <w:left w:val="single" w:sz="4" w:space="0" w:color="auto"/>
              <w:right w:val="single" w:sz="4" w:space="0" w:color="auto"/>
            </w:tcBorders>
          </w:tcPr>
          <w:p w14:paraId="3D6E7BA2" w14:textId="77777777" w:rsidR="001D5211" w:rsidRPr="00340914" w:rsidRDefault="001D5211" w:rsidP="00840AC0">
            <w:pPr>
              <w:pStyle w:val="TAC"/>
              <w:rPr>
                <w:rFonts w:cs="Arial"/>
              </w:rPr>
            </w:pPr>
            <w:r w:rsidRPr="00340914">
              <w:rPr>
                <w:rFonts w:cs="Arial"/>
              </w:rPr>
              <w:t>E-UTRA Band 17</w:t>
            </w:r>
          </w:p>
        </w:tc>
        <w:tc>
          <w:tcPr>
            <w:tcW w:w="1701" w:type="dxa"/>
            <w:tcBorders>
              <w:left w:val="single" w:sz="4" w:space="0" w:color="auto"/>
            </w:tcBorders>
          </w:tcPr>
          <w:p w14:paraId="5289CB1F" w14:textId="77777777" w:rsidR="001D5211" w:rsidRPr="00340914" w:rsidRDefault="001D5211" w:rsidP="00840AC0">
            <w:pPr>
              <w:pStyle w:val="TAC"/>
              <w:rPr>
                <w:rFonts w:cs="Arial"/>
              </w:rPr>
            </w:pPr>
            <w:r w:rsidRPr="00340914">
              <w:rPr>
                <w:rFonts w:cs="Arial"/>
              </w:rPr>
              <w:t>734 - 746 MHz</w:t>
            </w:r>
          </w:p>
        </w:tc>
        <w:tc>
          <w:tcPr>
            <w:tcW w:w="851" w:type="dxa"/>
          </w:tcPr>
          <w:p w14:paraId="0B4232DD" w14:textId="77777777" w:rsidR="001D5211" w:rsidRPr="00340914" w:rsidRDefault="001D5211" w:rsidP="00840AC0">
            <w:pPr>
              <w:pStyle w:val="TAC"/>
              <w:rPr>
                <w:rFonts w:cs="Arial"/>
              </w:rPr>
            </w:pPr>
            <w:r w:rsidRPr="00340914">
              <w:rPr>
                <w:rFonts w:cs="Arial"/>
              </w:rPr>
              <w:t>-52 dBm</w:t>
            </w:r>
          </w:p>
        </w:tc>
        <w:tc>
          <w:tcPr>
            <w:tcW w:w="1417" w:type="dxa"/>
          </w:tcPr>
          <w:p w14:paraId="05A61085" w14:textId="77777777" w:rsidR="001D5211" w:rsidRPr="00340914" w:rsidRDefault="001D5211" w:rsidP="00840AC0">
            <w:pPr>
              <w:pStyle w:val="TAC"/>
              <w:rPr>
                <w:rFonts w:cs="Arial"/>
              </w:rPr>
            </w:pPr>
            <w:r w:rsidRPr="00340914">
              <w:rPr>
                <w:rFonts w:cs="Arial"/>
              </w:rPr>
              <w:t>1 MHz</w:t>
            </w:r>
          </w:p>
        </w:tc>
        <w:tc>
          <w:tcPr>
            <w:tcW w:w="4422" w:type="dxa"/>
          </w:tcPr>
          <w:p w14:paraId="4ED475B0"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1D5211" w:rsidRPr="00340914" w14:paraId="083007E1"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6674693" w14:textId="77777777" w:rsidR="001D5211" w:rsidRPr="00340914" w:rsidRDefault="001D5211" w:rsidP="00840AC0">
            <w:pPr>
              <w:pStyle w:val="TAC"/>
              <w:rPr>
                <w:rFonts w:cs="Arial"/>
              </w:rPr>
            </w:pPr>
          </w:p>
        </w:tc>
        <w:tc>
          <w:tcPr>
            <w:tcW w:w="1701" w:type="dxa"/>
            <w:tcBorders>
              <w:left w:val="single" w:sz="4" w:space="0" w:color="auto"/>
            </w:tcBorders>
          </w:tcPr>
          <w:p w14:paraId="530B571C" w14:textId="77777777" w:rsidR="001D5211" w:rsidRPr="00340914" w:rsidRDefault="001D5211" w:rsidP="00840AC0">
            <w:pPr>
              <w:pStyle w:val="TAC"/>
              <w:rPr>
                <w:rFonts w:cs="Arial"/>
              </w:rPr>
            </w:pPr>
            <w:r w:rsidRPr="00340914">
              <w:rPr>
                <w:rFonts w:cs="Arial"/>
              </w:rPr>
              <w:t>704 - 716 MHz</w:t>
            </w:r>
          </w:p>
        </w:tc>
        <w:tc>
          <w:tcPr>
            <w:tcW w:w="851" w:type="dxa"/>
          </w:tcPr>
          <w:p w14:paraId="7519A19D" w14:textId="77777777" w:rsidR="001D5211" w:rsidRPr="00340914" w:rsidRDefault="001D5211" w:rsidP="00840AC0">
            <w:pPr>
              <w:pStyle w:val="TAC"/>
              <w:rPr>
                <w:rFonts w:cs="Arial"/>
              </w:rPr>
            </w:pPr>
            <w:r w:rsidRPr="00340914">
              <w:rPr>
                <w:rFonts w:cs="Arial"/>
              </w:rPr>
              <w:t>-49 dBm</w:t>
            </w:r>
          </w:p>
        </w:tc>
        <w:tc>
          <w:tcPr>
            <w:tcW w:w="1417" w:type="dxa"/>
          </w:tcPr>
          <w:p w14:paraId="7359F912" w14:textId="77777777" w:rsidR="001D5211" w:rsidRPr="00340914" w:rsidRDefault="001D5211" w:rsidP="00840AC0">
            <w:pPr>
              <w:pStyle w:val="TAC"/>
              <w:rPr>
                <w:rFonts w:cs="Arial"/>
              </w:rPr>
            </w:pPr>
            <w:r w:rsidRPr="00340914">
              <w:rPr>
                <w:rFonts w:cs="Arial"/>
              </w:rPr>
              <w:t>1 MHz</w:t>
            </w:r>
          </w:p>
        </w:tc>
        <w:tc>
          <w:tcPr>
            <w:tcW w:w="4422" w:type="dxa"/>
          </w:tcPr>
          <w:p w14:paraId="5DB51D40"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1D5211" w:rsidRPr="00340914" w14:paraId="2C9240EA" w14:textId="77777777" w:rsidTr="00840AC0">
        <w:trPr>
          <w:cantSplit/>
          <w:trHeight w:val="113"/>
          <w:jc w:val="center"/>
        </w:trPr>
        <w:tc>
          <w:tcPr>
            <w:tcW w:w="1302" w:type="dxa"/>
            <w:vMerge w:val="restart"/>
            <w:tcBorders>
              <w:left w:val="single" w:sz="4" w:space="0" w:color="auto"/>
              <w:right w:val="single" w:sz="4" w:space="0" w:color="auto"/>
            </w:tcBorders>
          </w:tcPr>
          <w:p w14:paraId="35AAFE3B" w14:textId="77777777" w:rsidR="001D5211" w:rsidRPr="00340914" w:rsidRDefault="001D5211" w:rsidP="00840AC0">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tcPr>
          <w:p w14:paraId="7BE7FFD0" w14:textId="77777777" w:rsidR="001D5211" w:rsidRPr="00340914" w:rsidRDefault="001D5211" w:rsidP="00840AC0">
            <w:pPr>
              <w:pStyle w:val="TAC"/>
              <w:rPr>
                <w:rFonts w:cs="Arial"/>
              </w:rPr>
            </w:pPr>
            <w:r w:rsidRPr="00340914">
              <w:rPr>
                <w:rFonts w:cs="Arial"/>
              </w:rPr>
              <w:t>791 - 821 MHz</w:t>
            </w:r>
          </w:p>
        </w:tc>
        <w:tc>
          <w:tcPr>
            <w:tcW w:w="851" w:type="dxa"/>
          </w:tcPr>
          <w:p w14:paraId="0E4DBB5D" w14:textId="77777777" w:rsidR="001D5211" w:rsidRPr="00340914" w:rsidRDefault="001D5211" w:rsidP="00840AC0">
            <w:pPr>
              <w:pStyle w:val="TAC"/>
              <w:rPr>
                <w:rFonts w:cs="Arial"/>
              </w:rPr>
            </w:pPr>
            <w:r w:rsidRPr="00340914">
              <w:rPr>
                <w:rFonts w:cs="Arial"/>
              </w:rPr>
              <w:t>-52 dBm</w:t>
            </w:r>
          </w:p>
        </w:tc>
        <w:tc>
          <w:tcPr>
            <w:tcW w:w="1417" w:type="dxa"/>
          </w:tcPr>
          <w:p w14:paraId="5719885F" w14:textId="77777777" w:rsidR="001D5211" w:rsidRPr="00340914" w:rsidRDefault="001D5211" w:rsidP="00840AC0">
            <w:pPr>
              <w:pStyle w:val="TAC"/>
              <w:rPr>
                <w:rFonts w:cs="Arial"/>
              </w:rPr>
            </w:pPr>
            <w:r w:rsidRPr="00340914">
              <w:rPr>
                <w:rFonts w:cs="Arial"/>
              </w:rPr>
              <w:t>1 MHz</w:t>
            </w:r>
          </w:p>
        </w:tc>
        <w:tc>
          <w:tcPr>
            <w:tcW w:w="4422" w:type="dxa"/>
          </w:tcPr>
          <w:p w14:paraId="09917716"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1D5211" w:rsidRPr="00340914" w14:paraId="6D5DC7AE"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01D11426" w14:textId="77777777" w:rsidR="001D5211" w:rsidRPr="00340914" w:rsidRDefault="001D5211" w:rsidP="00840AC0">
            <w:pPr>
              <w:pStyle w:val="TAC"/>
              <w:rPr>
                <w:rFonts w:cs="Arial"/>
              </w:rPr>
            </w:pPr>
          </w:p>
        </w:tc>
        <w:tc>
          <w:tcPr>
            <w:tcW w:w="1701" w:type="dxa"/>
            <w:tcBorders>
              <w:left w:val="single" w:sz="4" w:space="0" w:color="auto"/>
            </w:tcBorders>
          </w:tcPr>
          <w:p w14:paraId="4CFE9FB0" w14:textId="77777777" w:rsidR="001D5211" w:rsidRPr="00340914" w:rsidRDefault="001D5211" w:rsidP="00840AC0">
            <w:pPr>
              <w:pStyle w:val="TAC"/>
              <w:rPr>
                <w:rFonts w:cs="Arial"/>
              </w:rPr>
            </w:pPr>
            <w:r w:rsidRPr="00340914">
              <w:rPr>
                <w:rFonts w:cs="Arial"/>
              </w:rPr>
              <w:t>832 - 862 MHz</w:t>
            </w:r>
          </w:p>
        </w:tc>
        <w:tc>
          <w:tcPr>
            <w:tcW w:w="851" w:type="dxa"/>
          </w:tcPr>
          <w:p w14:paraId="5F411162" w14:textId="77777777" w:rsidR="001D5211" w:rsidRPr="00340914" w:rsidRDefault="001D5211" w:rsidP="00840AC0">
            <w:pPr>
              <w:pStyle w:val="TAC"/>
              <w:rPr>
                <w:rFonts w:cs="Arial"/>
              </w:rPr>
            </w:pPr>
            <w:r w:rsidRPr="00340914">
              <w:rPr>
                <w:rFonts w:cs="Arial"/>
              </w:rPr>
              <w:t>-49 dBm</w:t>
            </w:r>
          </w:p>
        </w:tc>
        <w:tc>
          <w:tcPr>
            <w:tcW w:w="1417" w:type="dxa"/>
          </w:tcPr>
          <w:p w14:paraId="5E44C367" w14:textId="77777777" w:rsidR="001D5211" w:rsidRPr="00340914" w:rsidRDefault="001D5211" w:rsidP="00840AC0">
            <w:pPr>
              <w:pStyle w:val="TAC"/>
              <w:rPr>
                <w:rFonts w:cs="Arial"/>
              </w:rPr>
            </w:pPr>
            <w:r w:rsidRPr="00340914">
              <w:rPr>
                <w:rFonts w:cs="Arial"/>
              </w:rPr>
              <w:t>1 MHz</w:t>
            </w:r>
          </w:p>
        </w:tc>
        <w:tc>
          <w:tcPr>
            <w:tcW w:w="4422" w:type="dxa"/>
          </w:tcPr>
          <w:p w14:paraId="0F09285A"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4AE1FBE2" w14:textId="77777777" w:rsidTr="00840AC0">
        <w:trPr>
          <w:cantSplit/>
          <w:trHeight w:val="113"/>
          <w:jc w:val="center"/>
        </w:trPr>
        <w:tc>
          <w:tcPr>
            <w:tcW w:w="1302" w:type="dxa"/>
            <w:vMerge w:val="restart"/>
            <w:tcBorders>
              <w:left w:val="single" w:sz="4" w:space="0" w:color="auto"/>
              <w:right w:val="single" w:sz="4" w:space="0" w:color="auto"/>
            </w:tcBorders>
          </w:tcPr>
          <w:p w14:paraId="41C246E3" w14:textId="77777777" w:rsidR="001D5211" w:rsidRPr="00340914" w:rsidRDefault="001D5211" w:rsidP="00840AC0">
            <w:pPr>
              <w:pStyle w:val="TAC"/>
              <w:rPr>
                <w:rFonts w:cs="Arial"/>
                <w:lang w:val="sv-SE"/>
              </w:rPr>
            </w:pPr>
            <w:r w:rsidRPr="00340914">
              <w:rPr>
                <w:rFonts w:cs="Arial"/>
                <w:lang w:val="sv-SE"/>
              </w:rPr>
              <w:t>UTRA FDD Band XXII or E-UTRA Band 22</w:t>
            </w:r>
          </w:p>
        </w:tc>
        <w:tc>
          <w:tcPr>
            <w:tcW w:w="1701" w:type="dxa"/>
            <w:tcBorders>
              <w:left w:val="single" w:sz="4" w:space="0" w:color="auto"/>
            </w:tcBorders>
          </w:tcPr>
          <w:p w14:paraId="552642DD" w14:textId="77777777" w:rsidR="001D5211" w:rsidRPr="00340914" w:rsidRDefault="001D5211" w:rsidP="00840AC0">
            <w:pPr>
              <w:pStyle w:val="TAC"/>
              <w:rPr>
                <w:rFonts w:cs="Arial"/>
              </w:rPr>
            </w:pPr>
            <w:r w:rsidRPr="00340914">
              <w:rPr>
                <w:rFonts w:cs="v5.0.0"/>
              </w:rPr>
              <w:t>3510 – 3590 MHz</w:t>
            </w:r>
          </w:p>
        </w:tc>
        <w:tc>
          <w:tcPr>
            <w:tcW w:w="851" w:type="dxa"/>
          </w:tcPr>
          <w:p w14:paraId="37DFEE4E" w14:textId="77777777" w:rsidR="001D5211" w:rsidRPr="00340914" w:rsidRDefault="001D5211" w:rsidP="00840AC0">
            <w:pPr>
              <w:pStyle w:val="TAC"/>
              <w:rPr>
                <w:rFonts w:cs="Arial"/>
              </w:rPr>
            </w:pPr>
            <w:r w:rsidRPr="00340914">
              <w:rPr>
                <w:rFonts w:cs="Arial"/>
              </w:rPr>
              <w:t>-52 dBm</w:t>
            </w:r>
          </w:p>
        </w:tc>
        <w:tc>
          <w:tcPr>
            <w:tcW w:w="1417" w:type="dxa"/>
          </w:tcPr>
          <w:p w14:paraId="24C5EDE5" w14:textId="77777777" w:rsidR="001D5211" w:rsidRPr="00340914" w:rsidRDefault="001D5211" w:rsidP="00840AC0">
            <w:pPr>
              <w:pStyle w:val="TAC"/>
              <w:rPr>
                <w:rFonts w:cs="Arial"/>
              </w:rPr>
            </w:pPr>
            <w:r w:rsidRPr="00340914">
              <w:rPr>
                <w:rFonts w:cs="Arial"/>
              </w:rPr>
              <w:t>1 MHz</w:t>
            </w:r>
          </w:p>
        </w:tc>
        <w:tc>
          <w:tcPr>
            <w:tcW w:w="4422" w:type="dxa"/>
          </w:tcPr>
          <w:p w14:paraId="58442F93"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1D5211" w:rsidRPr="00340914" w14:paraId="68D0D20D"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A88F301" w14:textId="77777777" w:rsidR="001D5211" w:rsidRPr="00340914" w:rsidRDefault="001D5211" w:rsidP="00840AC0">
            <w:pPr>
              <w:pStyle w:val="TAC"/>
              <w:rPr>
                <w:rFonts w:cs="Arial"/>
              </w:rPr>
            </w:pPr>
          </w:p>
        </w:tc>
        <w:tc>
          <w:tcPr>
            <w:tcW w:w="1701" w:type="dxa"/>
            <w:tcBorders>
              <w:left w:val="single" w:sz="4" w:space="0" w:color="auto"/>
            </w:tcBorders>
          </w:tcPr>
          <w:p w14:paraId="52DF4866" w14:textId="77777777" w:rsidR="001D5211" w:rsidRPr="00340914" w:rsidRDefault="001D5211" w:rsidP="00840AC0">
            <w:pPr>
              <w:pStyle w:val="TAC"/>
              <w:rPr>
                <w:rFonts w:cs="Arial"/>
              </w:rPr>
            </w:pPr>
            <w:r w:rsidRPr="00340914">
              <w:rPr>
                <w:rFonts w:cs="v5.0.0"/>
              </w:rPr>
              <w:t>3410 – 3490 MHz</w:t>
            </w:r>
          </w:p>
        </w:tc>
        <w:tc>
          <w:tcPr>
            <w:tcW w:w="851" w:type="dxa"/>
          </w:tcPr>
          <w:p w14:paraId="5AE9657E" w14:textId="77777777" w:rsidR="001D5211" w:rsidRPr="00340914" w:rsidRDefault="001D5211" w:rsidP="00840AC0">
            <w:pPr>
              <w:pStyle w:val="TAC"/>
              <w:rPr>
                <w:rFonts w:cs="Arial"/>
              </w:rPr>
            </w:pPr>
            <w:r w:rsidRPr="00340914">
              <w:rPr>
                <w:rFonts w:cs="Arial"/>
              </w:rPr>
              <w:t>-49 dBm</w:t>
            </w:r>
          </w:p>
        </w:tc>
        <w:tc>
          <w:tcPr>
            <w:tcW w:w="1417" w:type="dxa"/>
          </w:tcPr>
          <w:p w14:paraId="46E776F4" w14:textId="77777777" w:rsidR="001D5211" w:rsidRPr="00340914" w:rsidRDefault="001D5211" w:rsidP="00840AC0">
            <w:pPr>
              <w:pStyle w:val="TAC"/>
              <w:rPr>
                <w:rFonts w:cs="Arial"/>
              </w:rPr>
            </w:pPr>
            <w:r w:rsidRPr="00340914">
              <w:rPr>
                <w:rFonts w:cs="Arial"/>
              </w:rPr>
              <w:t>1 MHz</w:t>
            </w:r>
          </w:p>
        </w:tc>
        <w:tc>
          <w:tcPr>
            <w:tcW w:w="4422" w:type="dxa"/>
          </w:tcPr>
          <w:p w14:paraId="38CB42DC"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1D5211" w:rsidRPr="00340914" w14:paraId="30E36B44" w14:textId="77777777" w:rsidTr="00840AC0">
        <w:trPr>
          <w:cantSplit/>
          <w:trHeight w:val="113"/>
          <w:jc w:val="center"/>
        </w:trPr>
        <w:tc>
          <w:tcPr>
            <w:tcW w:w="1302" w:type="dxa"/>
            <w:vMerge w:val="restart"/>
            <w:tcBorders>
              <w:left w:val="single" w:sz="4" w:space="0" w:color="auto"/>
              <w:right w:val="single" w:sz="4" w:space="0" w:color="auto"/>
            </w:tcBorders>
          </w:tcPr>
          <w:p w14:paraId="2E173EA6" w14:textId="77777777" w:rsidR="001D5211" w:rsidRPr="00340914" w:rsidRDefault="001D5211" w:rsidP="00840AC0">
            <w:pPr>
              <w:pStyle w:val="TAC"/>
              <w:rPr>
                <w:rFonts w:cs="Arial"/>
              </w:rPr>
            </w:pPr>
            <w:r w:rsidRPr="00340914">
              <w:rPr>
                <w:rFonts w:cs="Arial"/>
              </w:rPr>
              <w:t>E-UTRA Band 24</w:t>
            </w:r>
          </w:p>
        </w:tc>
        <w:tc>
          <w:tcPr>
            <w:tcW w:w="1701" w:type="dxa"/>
            <w:tcBorders>
              <w:left w:val="single" w:sz="4" w:space="0" w:color="auto"/>
            </w:tcBorders>
          </w:tcPr>
          <w:p w14:paraId="4CCB3ECB" w14:textId="77777777" w:rsidR="001D5211" w:rsidRPr="00340914" w:rsidRDefault="001D5211" w:rsidP="00840AC0">
            <w:pPr>
              <w:pStyle w:val="TAC"/>
              <w:rPr>
                <w:rFonts w:cs="Arial"/>
              </w:rPr>
            </w:pPr>
            <w:r w:rsidRPr="00340914">
              <w:rPr>
                <w:rFonts w:cs="Arial"/>
              </w:rPr>
              <w:t>1525 – 1559 MHz</w:t>
            </w:r>
          </w:p>
        </w:tc>
        <w:tc>
          <w:tcPr>
            <w:tcW w:w="851" w:type="dxa"/>
          </w:tcPr>
          <w:p w14:paraId="2C34DF71" w14:textId="77777777" w:rsidR="001D5211" w:rsidRPr="00340914" w:rsidRDefault="001D5211" w:rsidP="00840AC0">
            <w:pPr>
              <w:pStyle w:val="TAC"/>
              <w:rPr>
                <w:rFonts w:cs="Arial"/>
              </w:rPr>
            </w:pPr>
            <w:r w:rsidRPr="00340914">
              <w:rPr>
                <w:rFonts w:cs="Arial"/>
              </w:rPr>
              <w:t>-52 dBm</w:t>
            </w:r>
          </w:p>
        </w:tc>
        <w:tc>
          <w:tcPr>
            <w:tcW w:w="1417" w:type="dxa"/>
          </w:tcPr>
          <w:p w14:paraId="036CC8E6" w14:textId="77777777" w:rsidR="001D5211" w:rsidRPr="00340914" w:rsidRDefault="001D5211" w:rsidP="00840AC0">
            <w:pPr>
              <w:pStyle w:val="TAC"/>
              <w:rPr>
                <w:rFonts w:cs="Arial"/>
              </w:rPr>
            </w:pPr>
            <w:r w:rsidRPr="00340914">
              <w:rPr>
                <w:rFonts w:cs="Arial"/>
              </w:rPr>
              <w:t>1 MHz</w:t>
            </w:r>
          </w:p>
        </w:tc>
        <w:tc>
          <w:tcPr>
            <w:tcW w:w="4422" w:type="dxa"/>
          </w:tcPr>
          <w:p w14:paraId="7F63C0AB"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1D5211" w:rsidRPr="00340914" w14:paraId="47EC23B3"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F96CF05" w14:textId="77777777" w:rsidR="001D5211" w:rsidRPr="00340914" w:rsidRDefault="001D5211" w:rsidP="00840AC0">
            <w:pPr>
              <w:pStyle w:val="TAC"/>
              <w:rPr>
                <w:rFonts w:cs="Arial"/>
              </w:rPr>
            </w:pPr>
          </w:p>
        </w:tc>
        <w:tc>
          <w:tcPr>
            <w:tcW w:w="1701" w:type="dxa"/>
            <w:tcBorders>
              <w:left w:val="single" w:sz="4" w:space="0" w:color="auto"/>
            </w:tcBorders>
          </w:tcPr>
          <w:p w14:paraId="7790B8F2" w14:textId="77777777" w:rsidR="001D5211" w:rsidRPr="00340914" w:rsidRDefault="001D5211" w:rsidP="00840AC0">
            <w:pPr>
              <w:pStyle w:val="TAC"/>
              <w:rPr>
                <w:rFonts w:cs="Arial"/>
              </w:rPr>
            </w:pPr>
            <w:r w:rsidRPr="00340914">
              <w:rPr>
                <w:rFonts w:cs="Arial"/>
              </w:rPr>
              <w:t>1626.5 – 1660.5 MHz</w:t>
            </w:r>
          </w:p>
        </w:tc>
        <w:tc>
          <w:tcPr>
            <w:tcW w:w="851" w:type="dxa"/>
          </w:tcPr>
          <w:p w14:paraId="06141CB8" w14:textId="77777777" w:rsidR="001D5211" w:rsidRPr="00340914" w:rsidRDefault="001D5211" w:rsidP="00840AC0">
            <w:pPr>
              <w:pStyle w:val="TAC"/>
              <w:rPr>
                <w:rFonts w:cs="Arial"/>
              </w:rPr>
            </w:pPr>
            <w:r w:rsidRPr="00340914">
              <w:rPr>
                <w:rFonts w:cs="Arial"/>
              </w:rPr>
              <w:t>-49 dBm</w:t>
            </w:r>
          </w:p>
        </w:tc>
        <w:tc>
          <w:tcPr>
            <w:tcW w:w="1417" w:type="dxa"/>
          </w:tcPr>
          <w:p w14:paraId="4C9E7B9C" w14:textId="77777777" w:rsidR="001D5211" w:rsidRPr="00340914" w:rsidRDefault="001D5211" w:rsidP="00840AC0">
            <w:pPr>
              <w:pStyle w:val="TAC"/>
              <w:rPr>
                <w:rFonts w:cs="Arial"/>
              </w:rPr>
            </w:pPr>
            <w:r w:rsidRPr="00340914">
              <w:rPr>
                <w:rFonts w:cs="Arial"/>
              </w:rPr>
              <w:t>1 MHz</w:t>
            </w:r>
          </w:p>
        </w:tc>
        <w:tc>
          <w:tcPr>
            <w:tcW w:w="4422" w:type="dxa"/>
          </w:tcPr>
          <w:p w14:paraId="76F8F56C"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6DEEA1D1" w14:textId="77777777" w:rsidTr="00840AC0">
        <w:trPr>
          <w:cantSplit/>
          <w:trHeight w:val="113"/>
          <w:jc w:val="center"/>
        </w:trPr>
        <w:tc>
          <w:tcPr>
            <w:tcW w:w="1302" w:type="dxa"/>
            <w:vMerge w:val="restart"/>
            <w:tcBorders>
              <w:left w:val="single" w:sz="4" w:space="0" w:color="auto"/>
              <w:right w:val="single" w:sz="4" w:space="0" w:color="auto"/>
            </w:tcBorders>
          </w:tcPr>
          <w:p w14:paraId="4922606B" w14:textId="77777777" w:rsidR="001D5211" w:rsidRPr="00340914" w:rsidRDefault="001D5211" w:rsidP="00840AC0">
            <w:pPr>
              <w:pStyle w:val="TAC"/>
              <w:rPr>
                <w:rFonts w:cs="Arial"/>
                <w:lang w:val="sv-SE"/>
              </w:rPr>
            </w:pPr>
            <w:r w:rsidRPr="00340914">
              <w:rPr>
                <w:rFonts w:cs="Arial"/>
                <w:lang w:val="sv-SE"/>
              </w:rPr>
              <w:t>UTRA FDD Band XXV or</w:t>
            </w:r>
          </w:p>
          <w:p w14:paraId="46D9D345" w14:textId="77777777" w:rsidR="001D5211" w:rsidRPr="00340914" w:rsidRDefault="001D5211" w:rsidP="00840AC0">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tcPr>
          <w:p w14:paraId="2D8AD536" w14:textId="77777777" w:rsidR="001D5211" w:rsidRPr="00340914" w:rsidRDefault="001D5211" w:rsidP="00840AC0">
            <w:pPr>
              <w:pStyle w:val="TAC"/>
              <w:rPr>
                <w:rFonts w:cs="Arial"/>
              </w:rPr>
            </w:pPr>
            <w:r w:rsidRPr="00340914">
              <w:rPr>
                <w:rFonts w:cs="Arial"/>
              </w:rPr>
              <w:t>1930 – 1995 MHz</w:t>
            </w:r>
          </w:p>
        </w:tc>
        <w:tc>
          <w:tcPr>
            <w:tcW w:w="851" w:type="dxa"/>
          </w:tcPr>
          <w:p w14:paraId="4222359C" w14:textId="77777777" w:rsidR="001D5211" w:rsidRPr="00340914" w:rsidRDefault="001D5211" w:rsidP="00840AC0">
            <w:pPr>
              <w:pStyle w:val="TAC"/>
              <w:rPr>
                <w:rFonts w:cs="Arial"/>
              </w:rPr>
            </w:pPr>
            <w:r w:rsidRPr="00340914">
              <w:rPr>
                <w:rFonts w:cs="Arial"/>
              </w:rPr>
              <w:t>-52 dBm</w:t>
            </w:r>
          </w:p>
        </w:tc>
        <w:tc>
          <w:tcPr>
            <w:tcW w:w="1417" w:type="dxa"/>
          </w:tcPr>
          <w:p w14:paraId="356F75F8" w14:textId="77777777" w:rsidR="001D5211" w:rsidRPr="00340914" w:rsidRDefault="001D5211" w:rsidP="00840AC0">
            <w:pPr>
              <w:pStyle w:val="TAC"/>
              <w:rPr>
                <w:rFonts w:cs="Arial"/>
              </w:rPr>
            </w:pPr>
            <w:r w:rsidRPr="00340914">
              <w:rPr>
                <w:rFonts w:cs="Arial"/>
              </w:rPr>
              <w:t>1 MHz</w:t>
            </w:r>
          </w:p>
        </w:tc>
        <w:tc>
          <w:tcPr>
            <w:tcW w:w="4422" w:type="dxa"/>
          </w:tcPr>
          <w:p w14:paraId="100D6BD6"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1D5211" w:rsidRPr="00340914" w14:paraId="6CA24B74"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76C2CE27" w14:textId="77777777" w:rsidR="001D5211" w:rsidRPr="00340914" w:rsidRDefault="001D5211" w:rsidP="00840AC0">
            <w:pPr>
              <w:pStyle w:val="TAC"/>
              <w:rPr>
                <w:rFonts w:cs="Arial"/>
              </w:rPr>
            </w:pPr>
          </w:p>
        </w:tc>
        <w:tc>
          <w:tcPr>
            <w:tcW w:w="1701" w:type="dxa"/>
            <w:tcBorders>
              <w:left w:val="single" w:sz="4" w:space="0" w:color="auto"/>
            </w:tcBorders>
          </w:tcPr>
          <w:p w14:paraId="2A6B987E" w14:textId="77777777" w:rsidR="001D5211" w:rsidRPr="00340914" w:rsidRDefault="001D5211" w:rsidP="00840AC0">
            <w:pPr>
              <w:pStyle w:val="TAC"/>
              <w:rPr>
                <w:rFonts w:cs="Arial"/>
              </w:rPr>
            </w:pPr>
            <w:r w:rsidRPr="00340914">
              <w:rPr>
                <w:rFonts w:cs="Arial"/>
              </w:rPr>
              <w:t>1850 – 1915 MHz</w:t>
            </w:r>
          </w:p>
        </w:tc>
        <w:tc>
          <w:tcPr>
            <w:tcW w:w="851" w:type="dxa"/>
          </w:tcPr>
          <w:p w14:paraId="7CC5EA05" w14:textId="77777777" w:rsidR="001D5211" w:rsidRPr="00340914" w:rsidRDefault="001D5211" w:rsidP="00840AC0">
            <w:pPr>
              <w:pStyle w:val="TAC"/>
              <w:rPr>
                <w:rFonts w:cs="Arial"/>
              </w:rPr>
            </w:pPr>
            <w:r w:rsidRPr="00340914">
              <w:rPr>
                <w:rFonts w:cs="Arial"/>
              </w:rPr>
              <w:t>-49 dBm</w:t>
            </w:r>
          </w:p>
        </w:tc>
        <w:tc>
          <w:tcPr>
            <w:tcW w:w="1417" w:type="dxa"/>
          </w:tcPr>
          <w:p w14:paraId="4FAFB043" w14:textId="77777777" w:rsidR="001D5211" w:rsidRPr="00340914" w:rsidRDefault="001D5211" w:rsidP="00840AC0">
            <w:pPr>
              <w:pStyle w:val="TAC"/>
              <w:rPr>
                <w:rFonts w:cs="Arial"/>
              </w:rPr>
            </w:pPr>
            <w:r w:rsidRPr="00340914">
              <w:rPr>
                <w:rFonts w:cs="Arial"/>
              </w:rPr>
              <w:t>1 MHz</w:t>
            </w:r>
          </w:p>
        </w:tc>
        <w:tc>
          <w:tcPr>
            <w:tcW w:w="4422" w:type="dxa"/>
          </w:tcPr>
          <w:p w14:paraId="2209CA4A"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1D5211" w:rsidRPr="00340914" w14:paraId="2FBDCB06" w14:textId="77777777" w:rsidTr="00840AC0">
        <w:trPr>
          <w:cantSplit/>
          <w:trHeight w:val="113"/>
          <w:jc w:val="center"/>
        </w:trPr>
        <w:tc>
          <w:tcPr>
            <w:tcW w:w="1302" w:type="dxa"/>
            <w:vMerge w:val="restart"/>
            <w:tcBorders>
              <w:left w:val="single" w:sz="4" w:space="0" w:color="auto"/>
              <w:right w:val="single" w:sz="4" w:space="0" w:color="auto"/>
            </w:tcBorders>
          </w:tcPr>
          <w:p w14:paraId="2935816D" w14:textId="77777777" w:rsidR="001D5211" w:rsidRDefault="001D5211" w:rsidP="00840AC0">
            <w:pPr>
              <w:pStyle w:val="TAC"/>
              <w:rPr>
                <w:rFonts w:cs="Arial"/>
                <w:lang w:val="sv-SE"/>
              </w:rPr>
            </w:pPr>
            <w:r>
              <w:rPr>
                <w:rFonts w:cs="Arial"/>
                <w:lang w:val="sv-SE"/>
              </w:rPr>
              <w:t>TRA FDD Band XXVI or</w:t>
            </w:r>
          </w:p>
          <w:p w14:paraId="04B2F5D0" w14:textId="77777777" w:rsidR="001D5211" w:rsidRPr="00340914" w:rsidRDefault="001D5211" w:rsidP="00840AC0">
            <w:pPr>
              <w:pStyle w:val="TAC"/>
              <w:rPr>
                <w:rFonts w:cs="Arial"/>
                <w:lang w:val="sv-SE"/>
              </w:rPr>
            </w:pPr>
            <w:r>
              <w:rPr>
                <w:rFonts w:cs="Arial"/>
                <w:lang w:val="sv-SE"/>
              </w:rPr>
              <w:t>E-UTRA Band 26 or NR Band n26</w:t>
            </w:r>
          </w:p>
        </w:tc>
        <w:tc>
          <w:tcPr>
            <w:tcW w:w="1701" w:type="dxa"/>
            <w:tcBorders>
              <w:left w:val="single" w:sz="4" w:space="0" w:color="auto"/>
            </w:tcBorders>
          </w:tcPr>
          <w:p w14:paraId="608CDD6A" w14:textId="77777777" w:rsidR="001D5211" w:rsidRPr="00340914" w:rsidRDefault="001D5211" w:rsidP="00840AC0">
            <w:pPr>
              <w:pStyle w:val="TAC"/>
              <w:rPr>
                <w:rFonts w:cs="Arial"/>
              </w:rPr>
            </w:pPr>
            <w:r w:rsidRPr="00340914">
              <w:rPr>
                <w:rFonts w:cs="Arial"/>
              </w:rPr>
              <w:t>859 – 894 MHz</w:t>
            </w:r>
          </w:p>
        </w:tc>
        <w:tc>
          <w:tcPr>
            <w:tcW w:w="851" w:type="dxa"/>
          </w:tcPr>
          <w:p w14:paraId="171715D5" w14:textId="77777777" w:rsidR="001D5211" w:rsidRPr="00340914" w:rsidRDefault="001D5211" w:rsidP="00840AC0">
            <w:pPr>
              <w:pStyle w:val="TAC"/>
              <w:rPr>
                <w:rFonts w:cs="Arial"/>
              </w:rPr>
            </w:pPr>
            <w:r w:rsidRPr="00340914">
              <w:rPr>
                <w:rFonts w:cs="Arial"/>
              </w:rPr>
              <w:t>-52 dBm</w:t>
            </w:r>
          </w:p>
        </w:tc>
        <w:tc>
          <w:tcPr>
            <w:tcW w:w="1417" w:type="dxa"/>
          </w:tcPr>
          <w:p w14:paraId="6BAD5C8D" w14:textId="77777777" w:rsidR="001D5211" w:rsidRPr="00340914" w:rsidRDefault="001D5211" w:rsidP="00840AC0">
            <w:pPr>
              <w:pStyle w:val="TAC"/>
              <w:rPr>
                <w:rFonts w:cs="Arial"/>
              </w:rPr>
            </w:pPr>
            <w:r w:rsidRPr="00340914">
              <w:rPr>
                <w:rFonts w:cs="Arial"/>
              </w:rPr>
              <w:t>1 MHz</w:t>
            </w:r>
          </w:p>
        </w:tc>
        <w:tc>
          <w:tcPr>
            <w:tcW w:w="4422" w:type="dxa"/>
          </w:tcPr>
          <w:p w14:paraId="74C474B2"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This requirement applies to E-UTRA BS operating in Band 27 for the frequency range 879-894 </w:t>
            </w:r>
            <w:proofErr w:type="spellStart"/>
            <w:r w:rsidRPr="00340914">
              <w:rPr>
                <w:rFonts w:cs="Arial"/>
              </w:rPr>
              <w:t>MHz.</w:t>
            </w:r>
            <w:proofErr w:type="spellEnd"/>
          </w:p>
        </w:tc>
      </w:tr>
      <w:tr w:rsidR="001D5211" w:rsidRPr="00340914" w14:paraId="427A84C9"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F22707C" w14:textId="77777777" w:rsidR="001D5211" w:rsidRPr="00340914" w:rsidRDefault="001D5211" w:rsidP="00840AC0">
            <w:pPr>
              <w:pStyle w:val="TAC"/>
              <w:rPr>
                <w:rFonts w:cs="Arial"/>
              </w:rPr>
            </w:pPr>
          </w:p>
        </w:tc>
        <w:tc>
          <w:tcPr>
            <w:tcW w:w="1701" w:type="dxa"/>
            <w:tcBorders>
              <w:left w:val="single" w:sz="4" w:space="0" w:color="auto"/>
            </w:tcBorders>
          </w:tcPr>
          <w:p w14:paraId="07420D95" w14:textId="77777777" w:rsidR="001D5211" w:rsidRPr="00340914" w:rsidRDefault="001D5211" w:rsidP="00840AC0">
            <w:pPr>
              <w:pStyle w:val="TAC"/>
              <w:rPr>
                <w:rFonts w:cs="Arial"/>
              </w:rPr>
            </w:pPr>
            <w:r w:rsidRPr="00340914">
              <w:rPr>
                <w:rFonts w:cs="Arial"/>
              </w:rPr>
              <w:t>814 – 849 MHz</w:t>
            </w:r>
          </w:p>
        </w:tc>
        <w:tc>
          <w:tcPr>
            <w:tcW w:w="851" w:type="dxa"/>
          </w:tcPr>
          <w:p w14:paraId="0C0FBA04" w14:textId="77777777" w:rsidR="001D5211" w:rsidRPr="00340914" w:rsidRDefault="001D5211" w:rsidP="00840AC0">
            <w:pPr>
              <w:pStyle w:val="TAC"/>
              <w:rPr>
                <w:rFonts w:cs="Arial"/>
              </w:rPr>
            </w:pPr>
            <w:r w:rsidRPr="00340914">
              <w:rPr>
                <w:rFonts w:cs="Arial"/>
              </w:rPr>
              <w:t>-49 dBm</w:t>
            </w:r>
          </w:p>
        </w:tc>
        <w:tc>
          <w:tcPr>
            <w:tcW w:w="1417" w:type="dxa"/>
          </w:tcPr>
          <w:p w14:paraId="525FD75C" w14:textId="77777777" w:rsidR="001D5211" w:rsidRPr="00340914" w:rsidRDefault="001D5211" w:rsidP="00840AC0">
            <w:pPr>
              <w:pStyle w:val="TAC"/>
              <w:rPr>
                <w:rFonts w:cs="Arial"/>
              </w:rPr>
            </w:pPr>
            <w:r w:rsidRPr="00340914">
              <w:rPr>
                <w:rFonts w:cs="Arial"/>
              </w:rPr>
              <w:t>1 MHz</w:t>
            </w:r>
          </w:p>
        </w:tc>
        <w:tc>
          <w:tcPr>
            <w:tcW w:w="4422" w:type="dxa"/>
          </w:tcPr>
          <w:p w14:paraId="41D5CF32"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1D5211" w:rsidRPr="00340914" w14:paraId="4B6808B1" w14:textId="77777777" w:rsidTr="00840AC0">
        <w:trPr>
          <w:cantSplit/>
          <w:trHeight w:val="113"/>
          <w:jc w:val="center"/>
        </w:trPr>
        <w:tc>
          <w:tcPr>
            <w:tcW w:w="1302" w:type="dxa"/>
            <w:vMerge w:val="restart"/>
            <w:tcBorders>
              <w:left w:val="single" w:sz="4" w:space="0" w:color="auto"/>
              <w:right w:val="single" w:sz="4" w:space="0" w:color="auto"/>
            </w:tcBorders>
          </w:tcPr>
          <w:p w14:paraId="7144E1C4" w14:textId="77777777" w:rsidR="001D5211" w:rsidRPr="00340914" w:rsidRDefault="001D5211" w:rsidP="00840AC0">
            <w:pPr>
              <w:pStyle w:val="TAC"/>
              <w:rPr>
                <w:rFonts w:cs="Arial"/>
              </w:rPr>
            </w:pPr>
            <w:r w:rsidRPr="00340914">
              <w:rPr>
                <w:rFonts w:cs="Arial"/>
              </w:rPr>
              <w:t>E-UTRA Band 27</w:t>
            </w:r>
          </w:p>
        </w:tc>
        <w:tc>
          <w:tcPr>
            <w:tcW w:w="1701" w:type="dxa"/>
            <w:tcBorders>
              <w:left w:val="single" w:sz="4" w:space="0" w:color="auto"/>
            </w:tcBorders>
          </w:tcPr>
          <w:p w14:paraId="7A9618BB" w14:textId="77777777" w:rsidR="001D5211" w:rsidRPr="00340914" w:rsidRDefault="001D5211" w:rsidP="00840AC0">
            <w:pPr>
              <w:pStyle w:val="TAC"/>
              <w:rPr>
                <w:rFonts w:cs="Arial"/>
              </w:rPr>
            </w:pPr>
            <w:r w:rsidRPr="00340914">
              <w:rPr>
                <w:rFonts w:cs="Arial"/>
              </w:rPr>
              <w:t>852 – 869 MHz</w:t>
            </w:r>
          </w:p>
        </w:tc>
        <w:tc>
          <w:tcPr>
            <w:tcW w:w="851" w:type="dxa"/>
          </w:tcPr>
          <w:p w14:paraId="6B3FB9F0" w14:textId="77777777" w:rsidR="001D5211" w:rsidRPr="00340914" w:rsidRDefault="001D5211" w:rsidP="00840AC0">
            <w:pPr>
              <w:pStyle w:val="TAC"/>
              <w:rPr>
                <w:rFonts w:cs="Arial"/>
              </w:rPr>
            </w:pPr>
            <w:r w:rsidRPr="00340914">
              <w:rPr>
                <w:rFonts w:cs="Arial"/>
              </w:rPr>
              <w:t>-52 dBm</w:t>
            </w:r>
          </w:p>
        </w:tc>
        <w:tc>
          <w:tcPr>
            <w:tcW w:w="1417" w:type="dxa"/>
          </w:tcPr>
          <w:p w14:paraId="06CD1DB5" w14:textId="77777777" w:rsidR="001D5211" w:rsidRPr="00340914" w:rsidRDefault="001D5211" w:rsidP="00840AC0">
            <w:pPr>
              <w:pStyle w:val="TAC"/>
              <w:rPr>
                <w:rFonts w:cs="Arial"/>
              </w:rPr>
            </w:pPr>
            <w:r w:rsidRPr="00340914">
              <w:rPr>
                <w:rFonts w:cs="Arial"/>
              </w:rPr>
              <w:t>1 MHz</w:t>
            </w:r>
          </w:p>
        </w:tc>
        <w:tc>
          <w:tcPr>
            <w:tcW w:w="4422" w:type="dxa"/>
          </w:tcPr>
          <w:p w14:paraId="05F9636D"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1D5211" w:rsidRPr="00340914" w14:paraId="01418B9C"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71223BB3" w14:textId="77777777" w:rsidR="001D5211" w:rsidRPr="00340914" w:rsidRDefault="001D5211" w:rsidP="00840AC0">
            <w:pPr>
              <w:pStyle w:val="TAC"/>
              <w:rPr>
                <w:rFonts w:cs="Arial"/>
              </w:rPr>
            </w:pPr>
          </w:p>
        </w:tc>
        <w:tc>
          <w:tcPr>
            <w:tcW w:w="1701" w:type="dxa"/>
            <w:tcBorders>
              <w:left w:val="single" w:sz="4" w:space="0" w:color="auto"/>
            </w:tcBorders>
          </w:tcPr>
          <w:p w14:paraId="49593438" w14:textId="77777777" w:rsidR="001D5211" w:rsidRPr="00340914" w:rsidRDefault="001D5211" w:rsidP="00840AC0">
            <w:pPr>
              <w:pStyle w:val="TAC"/>
              <w:rPr>
                <w:rFonts w:cs="Arial"/>
              </w:rPr>
            </w:pPr>
            <w:r w:rsidRPr="00340914">
              <w:rPr>
                <w:rFonts w:cs="Arial"/>
              </w:rPr>
              <w:t>807 – 824 MHz</w:t>
            </w:r>
          </w:p>
        </w:tc>
        <w:tc>
          <w:tcPr>
            <w:tcW w:w="851" w:type="dxa"/>
          </w:tcPr>
          <w:p w14:paraId="7E351B49" w14:textId="77777777" w:rsidR="001D5211" w:rsidRPr="00340914" w:rsidRDefault="001D5211" w:rsidP="00840AC0">
            <w:pPr>
              <w:pStyle w:val="TAC"/>
              <w:rPr>
                <w:rFonts w:cs="Arial"/>
              </w:rPr>
            </w:pPr>
            <w:r w:rsidRPr="00340914">
              <w:rPr>
                <w:rFonts w:cs="Arial"/>
              </w:rPr>
              <w:t>-49 dBm</w:t>
            </w:r>
          </w:p>
        </w:tc>
        <w:tc>
          <w:tcPr>
            <w:tcW w:w="1417" w:type="dxa"/>
          </w:tcPr>
          <w:p w14:paraId="5664C2A5" w14:textId="77777777" w:rsidR="001D5211" w:rsidRPr="00340914" w:rsidRDefault="001D5211" w:rsidP="00840AC0">
            <w:pPr>
              <w:pStyle w:val="TAC"/>
              <w:rPr>
                <w:rFonts w:cs="Arial"/>
              </w:rPr>
            </w:pPr>
            <w:r w:rsidRPr="00340914">
              <w:rPr>
                <w:rFonts w:cs="Arial"/>
              </w:rPr>
              <w:t>1 MHz</w:t>
            </w:r>
          </w:p>
        </w:tc>
        <w:tc>
          <w:tcPr>
            <w:tcW w:w="4422" w:type="dxa"/>
          </w:tcPr>
          <w:p w14:paraId="728C08FB"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1D5211" w:rsidRPr="00340914" w14:paraId="292B4092" w14:textId="77777777" w:rsidTr="00840AC0">
        <w:trPr>
          <w:cantSplit/>
          <w:trHeight w:val="113"/>
          <w:jc w:val="center"/>
        </w:trPr>
        <w:tc>
          <w:tcPr>
            <w:tcW w:w="1302" w:type="dxa"/>
            <w:vMerge w:val="restart"/>
            <w:tcBorders>
              <w:left w:val="single" w:sz="4" w:space="0" w:color="auto"/>
              <w:right w:val="single" w:sz="4" w:space="0" w:color="auto"/>
            </w:tcBorders>
          </w:tcPr>
          <w:p w14:paraId="4A958E0D" w14:textId="77777777" w:rsidR="001D5211" w:rsidRPr="00340914" w:rsidRDefault="001D5211" w:rsidP="00840AC0">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tcPr>
          <w:p w14:paraId="66777345" w14:textId="77777777" w:rsidR="001D5211" w:rsidRPr="00340914" w:rsidRDefault="001D5211" w:rsidP="00840AC0">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tcPr>
          <w:p w14:paraId="0F8E0E9D" w14:textId="77777777" w:rsidR="001D5211" w:rsidRPr="00340914" w:rsidRDefault="001D5211" w:rsidP="00840AC0">
            <w:pPr>
              <w:pStyle w:val="TAC"/>
              <w:rPr>
                <w:rFonts w:cs="Arial"/>
              </w:rPr>
            </w:pPr>
            <w:r w:rsidRPr="00340914">
              <w:rPr>
                <w:rFonts w:cs="Arial"/>
              </w:rPr>
              <w:t>-52 dBm</w:t>
            </w:r>
          </w:p>
        </w:tc>
        <w:tc>
          <w:tcPr>
            <w:tcW w:w="1417" w:type="dxa"/>
          </w:tcPr>
          <w:p w14:paraId="57D349C4" w14:textId="77777777" w:rsidR="001D5211" w:rsidRPr="00340914" w:rsidRDefault="001D5211" w:rsidP="00840AC0">
            <w:pPr>
              <w:pStyle w:val="TAC"/>
              <w:rPr>
                <w:rFonts w:cs="Arial"/>
              </w:rPr>
            </w:pPr>
            <w:r w:rsidRPr="00340914">
              <w:rPr>
                <w:rFonts w:cs="Arial"/>
              </w:rPr>
              <w:t>1 MHz</w:t>
            </w:r>
          </w:p>
        </w:tc>
        <w:tc>
          <w:tcPr>
            <w:tcW w:w="4422" w:type="dxa"/>
          </w:tcPr>
          <w:p w14:paraId="5FC1CEE6"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1D5211" w:rsidRPr="00340914" w14:paraId="76566138"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7B58F3E8" w14:textId="77777777" w:rsidR="001D5211" w:rsidRPr="00340914" w:rsidRDefault="001D5211" w:rsidP="00840AC0">
            <w:pPr>
              <w:pStyle w:val="TAC"/>
              <w:rPr>
                <w:rFonts w:cs="Arial"/>
              </w:rPr>
            </w:pPr>
          </w:p>
        </w:tc>
        <w:tc>
          <w:tcPr>
            <w:tcW w:w="1701" w:type="dxa"/>
            <w:tcBorders>
              <w:left w:val="single" w:sz="4" w:space="0" w:color="auto"/>
            </w:tcBorders>
          </w:tcPr>
          <w:p w14:paraId="1E920771" w14:textId="77777777" w:rsidR="001D5211" w:rsidRPr="00340914" w:rsidRDefault="001D5211" w:rsidP="00840AC0">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tcPr>
          <w:p w14:paraId="63342CC7" w14:textId="77777777" w:rsidR="001D5211" w:rsidRPr="00340914" w:rsidRDefault="001D5211" w:rsidP="00840AC0">
            <w:pPr>
              <w:pStyle w:val="TAC"/>
              <w:rPr>
                <w:rFonts w:cs="Arial"/>
              </w:rPr>
            </w:pPr>
            <w:r w:rsidRPr="00340914">
              <w:rPr>
                <w:rFonts w:cs="Arial"/>
              </w:rPr>
              <w:t>-49 dBm</w:t>
            </w:r>
          </w:p>
        </w:tc>
        <w:tc>
          <w:tcPr>
            <w:tcW w:w="1417" w:type="dxa"/>
          </w:tcPr>
          <w:p w14:paraId="63A6A702" w14:textId="77777777" w:rsidR="001D5211" w:rsidRPr="00340914" w:rsidRDefault="001D5211" w:rsidP="00840AC0">
            <w:pPr>
              <w:pStyle w:val="TAC"/>
              <w:rPr>
                <w:rFonts w:cs="Arial"/>
              </w:rPr>
            </w:pPr>
            <w:r w:rsidRPr="00340914">
              <w:rPr>
                <w:rFonts w:cs="Arial"/>
              </w:rPr>
              <w:t>1 MHz</w:t>
            </w:r>
          </w:p>
        </w:tc>
        <w:tc>
          <w:tcPr>
            <w:tcW w:w="4422" w:type="dxa"/>
          </w:tcPr>
          <w:p w14:paraId="0B61D3F8" w14:textId="77777777" w:rsidR="001D5211" w:rsidRPr="00340914" w:rsidRDefault="001D5211"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430D7536" w14:textId="77777777" w:rsidR="001D5211" w:rsidRPr="00340914" w:rsidRDefault="001D5211" w:rsidP="00840AC0">
            <w:pPr>
              <w:pStyle w:val="TAL"/>
              <w:rPr>
                <w:rFonts w:cs="Arial"/>
              </w:rPr>
            </w:pPr>
            <w:r w:rsidRPr="00340914">
              <w:rPr>
                <w:rFonts w:cs="Arial"/>
              </w:rPr>
              <w:t xml:space="preserve"> For E-UTRA BS operating in Band 67, it applies for 703 MHz to 736 </w:t>
            </w:r>
            <w:proofErr w:type="spellStart"/>
            <w:r w:rsidRPr="00340914">
              <w:rPr>
                <w:rFonts w:cs="Arial"/>
              </w:rPr>
              <w:t>MHz.</w:t>
            </w:r>
            <w:proofErr w:type="spellEnd"/>
            <w:r w:rsidRPr="00340914">
              <w:rPr>
                <w:rFonts w:cs="Arial"/>
              </w:rPr>
              <w:t xml:space="preserve"> </w:t>
            </w:r>
            <w:r w:rsidRPr="00340914">
              <w:rPr>
                <w:rFonts w:cs="v5.0.0"/>
              </w:rPr>
              <w:t>For E-UTRA BS operating in Band 68, it applies for 728MHz to 733MHz.</w:t>
            </w:r>
          </w:p>
        </w:tc>
      </w:tr>
      <w:tr w:rsidR="001D5211" w:rsidRPr="00340914" w14:paraId="18B3F25A"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ADCA1EB" w14:textId="77777777" w:rsidR="001D5211" w:rsidRPr="00340914" w:rsidRDefault="001D5211" w:rsidP="00840AC0">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tcPr>
          <w:p w14:paraId="2D3CA8E3" w14:textId="77777777" w:rsidR="001D5211" w:rsidRPr="00340914" w:rsidRDefault="001D5211" w:rsidP="00840AC0">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0B27D154"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963439"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5E24BB" w14:textId="77777777" w:rsidR="001D5211" w:rsidRPr="00340914" w:rsidRDefault="001D5211" w:rsidP="00840AC0">
            <w:pPr>
              <w:pStyle w:val="TAL"/>
              <w:rPr>
                <w:rFonts w:cs="Arial"/>
              </w:rPr>
            </w:pPr>
            <w:r w:rsidRPr="00340914">
              <w:rPr>
                <w:rFonts w:cs="Arial"/>
              </w:rPr>
              <w:t>This requirement does not apply to E-UTRA BS operating in Band 29 or 85.</w:t>
            </w:r>
          </w:p>
        </w:tc>
      </w:tr>
      <w:tr w:rsidR="001D5211" w:rsidRPr="00340914" w14:paraId="16CA73A6" w14:textId="77777777" w:rsidTr="00840AC0">
        <w:trPr>
          <w:cantSplit/>
          <w:trHeight w:val="113"/>
          <w:jc w:val="center"/>
        </w:trPr>
        <w:tc>
          <w:tcPr>
            <w:tcW w:w="1302" w:type="dxa"/>
            <w:vMerge w:val="restart"/>
            <w:tcBorders>
              <w:left w:val="single" w:sz="4" w:space="0" w:color="auto"/>
              <w:right w:val="single" w:sz="4" w:space="0" w:color="auto"/>
            </w:tcBorders>
          </w:tcPr>
          <w:p w14:paraId="4A65270F" w14:textId="77777777" w:rsidR="001D5211" w:rsidRPr="00340914" w:rsidRDefault="001D5211" w:rsidP="00840AC0">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tcPr>
          <w:p w14:paraId="2598456A" w14:textId="77777777" w:rsidR="001D5211" w:rsidRPr="00340914" w:rsidRDefault="001D5211" w:rsidP="00840AC0">
            <w:pPr>
              <w:keepNext/>
              <w:keepLines/>
              <w:spacing w:after="0"/>
              <w:jc w:val="center"/>
              <w:rPr>
                <w:rFonts w:ascii="Arial" w:hAnsi="Arial"/>
                <w:sz w:val="18"/>
              </w:rPr>
            </w:pPr>
            <w:r w:rsidRPr="00340914">
              <w:rPr>
                <w:rFonts w:ascii="Arial" w:hAnsi="Arial"/>
                <w:sz w:val="18"/>
              </w:rPr>
              <w:t>2350 – 2360 MHz</w:t>
            </w:r>
          </w:p>
        </w:tc>
        <w:tc>
          <w:tcPr>
            <w:tcW w:w="851" w:type="dxa"/>
          </w:tcPr>
          <w:p w14:paraId="5DABBA9D" w14:textId="77777777" w:rsidR="001D5211" w:rsidRPr="00340914" w:rsidRDefault="001D5211" w:rsidP="00840AC0">
            <w:pPr>
              <w:keepNext/>
              <w:keepLines/>
              <w:spacing w:after="0"/>
              <w:jc w:val="center"/>
              <w:rPr>
                <w:rFonts w:ascii="Arial" w:hAnsi="Arial"/>
                <w:sz w:val="18"/>
              </w:rPr>
            </w:pPr>
            <w:r w:rsidRPr="00340914">
              <w:rPr>
                <w:rFonts w:ascii="Arial" w:hAnsi="Arial"/>
                <w:sz w:val="18"/>
              </w:rPr>
              <w:t>-52 dBm</w:t>
            </w:r>
          </w:p>
        </w:tc>
        <w:tc>
          <w:tcPr>
            <w:tcW w:w="1417" w:type="dxa"/>
          </w:tcPr>
          <w:p w14:paraId="20230156" w14:textId="77777777" w:rsidR="001D5211" w:rsidRPr="00340914" w:rsidRDefault="001D5211" w:rsidP="00840AC0">
            <w:pPr>
              <w:keepNext/>
              <w:keepLines/>
              <w:spacing w:after="0"/>
              <w:jc w:val="center"/>
              <w:rPr>
                <w:rFonts w:ascii="Arial" w:hAnsi="Arial"/>
                <w:sz w:val="18"/>
              </w:rPr>
            </w:pPr>
            <w:r w:rsidRPr="00340914">
              <w:rPr>
                <w:rFonts w:ascii="Arial" w:hAnsi="Arial"/>
                <w:sz w:val="18"/>
              </w:rPr>
              <w:t>1 MHz</w:t>
            </w:r>
          </w:p>
        </w:tc>
        <w:tc>
          <w:tcPr>
            <w:tcW w:w="4422" w:type="dxa"/>
          </w:tcPr>
          <w:p w14:paraId="79F71415" w14:textId="77777777" w:rsidR="001D5211" w:rsidRPr="00340914" w:rsidRDefault="001D5211" w:rsidP="00840AC0">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1D5211" w:rsidRPr="00340914" w14:paraId="2640E880"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6FC37142" w14:textId="77777777" w:rsidR="001D5211" w:rsidRPr="00340914" w:rsidRDefault="001D5211" w:rsidP="00840AC0">
            <w:pPr>
              <w:keepNext/>
              <w:keepLines/>
              <w:spacing w:after="0"/>
              <w:jc w:val="center"/>
              <w:rPr>
                <w:rFonts w:ascii="Arial" w:hAnsi="Arial"/>
                <w:sz w:val="18"/>
              </w:rPr>
            </w:pPr>
          </w:p>
        </w:tc>
        <w:tc>
          <w:tcPr>
            <w:tcW w:w="1701" w:type="dxa"/>
            <w:tcBorders>
              <w:left w:val="single" w:sz="4" w:space="0" w:color="auto"/>
            </w:tcBorders>
          </w:tcPr>
          <w:p w14:paraId="37DCD588" w14:textId="77777777" w:rsidR="001D5211" w:rsidRPr="00340914" w:rsidRDefault="001D5211" w:rsidP="00840AC0">
            <w:pPr>
              <w:keepNext/>
              <w:keepLines/>
              <w:spacing w:after="0"/>
              <w:jc w:val="center"/>
              <w:rPr>
                <w:rFonts w:ascii="Arial" w:hAnsi="Arial"/>
                <w:sz w:val="18"/>
              </w:rPr>
            </w:pPr>
            <w:r w:rsidRPr="00340914">
              <w:rPr>
                <w:rFonts w:ascii="Arial" w:hAnsi="Arial"/>
                <w:sz w:val="18"/>
              </w:rPr>
              <w:t>2305 – 2315 MHz</w:t>
            </w:r>
          </w:p>
        </w:tc>
        <w:tc>
          <w:tcPr>
            <w:tcW w:w="851" w:type="dxa"/>
          </w:tcPr>
          <w:p w14:paraId="2DF89341" w14:textId="77777777" w:rsidR="001D5211" w:rsidRPr="00340914" w:rsidRDefault="001D5211" w:rsidP="00840AC0">
            <w:pPr>
              <w:keepNext/>
              <w:keepLines/>
              <w:spacing w:after="0"/>
              <w:jc w:val="center"/>
              <w:rPr>
                <w:rFonts w:ascii="Arial" w:hAnsi="Arial"/>
                <w:sz w:val="18"/>
              </w:rPr>
            </w:pPr>
            <w:r w:rsidRPr="00340914">
              <w:rPr>
                <w:rFonts w:ascii="Arial" w:hAnsi="Arial"/>
                <w:sz w:val="18"/>
              </w:rPr>
              <w:t>-49 dBm</w:t>
            </w:r>
          </w:p>
        </w:tc>
        <w:tc>
          <w:tcPr>
            <w:tcW w:w="1417" w:type="dxa"/>
          </w:tcPr>
          <w:p w14:paraId="3435FE14" w14:textId="77777777" w:rsidR="001D5211" w:rsidRPr="00340914" w:rsidRDefault="001D5211" w:rsidP="00840AC0">
            <w:pPr>
              <w:keepNext/>
              <w:keepLines/>
              <w:spacing w:after="0"/>
              <w:jc w:val="center"/>
              <w:rPr>
                <w:rFonts w:ascii="Arial" w:hAnsi="Arial"/>
                <w:sz w:val="18"/>
              </w:rPr>
            </w:pPr>
            <w:r w:rsidRPr="00340914">
              <w:rPr>
                <w:rFonts w:ascii="Arial" w:hAnsi="Arial"/>
                <w:sz w:val="18"/>
              </w:rPr>
              <w:t>1 MHz</w:t>
            </w:r>
          </w:p>
        </w:tc>
        <w:tc>
          <w:tcPr>
            <w:tcW w:w="4422" w:type="dxa"/>
          </w:tcPr>
          <w:p w14:paraId="16611A76" w14:textId="77777777" w:rsidR="001D5211" w:rsidRPr="00340914" w:rsidRDefault="001D5211" w:rsidP="00840AC0">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1D5211" w:rsidRPr="00340914" w14:paraId="5B352E63"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232442DB" w14:textId="77777777" w:rsidR="001D5211" w:rsidRPr="00340914" w:rsidRDefault="001D5211" w:rsidP="00840AC0">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4125828E" w14:textId="77777777" w:rsidR="001D5211" w:rsidRPr="00340914" w:rsidRDefault="001D5211" w:rsidP="00840AC0">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tcPr>
          <w:p w14:paraId="570E67DD"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B360CD"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95784F" w14:textId="77777777" w:rsidR="001D5211" w:rsidRPr="00340914" w:rsidRDefault="001D5211" w:rsidP="00840AC0">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1D5211" w:rsidRPr="00340914" w14:paraId="3B5F5348"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24174F1"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4300762" w14:textId="77777777" w:rsidR="001D5211" w:rsidRPr="00340914" w:rsidRDefault="001D5211" w:rsidP="00840AC0">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tcPr>
          <w:p w14:paraId="01981F89"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FE7195"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583E6B"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1D5211" w:rsidRPr="00340914" w14:paraId="6A9775D8"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30AC4C6" w14:textId="77777777" w:rsidR="001D5211" w:rsidRPr="00ED510D" w:rsidRDefault="001D5211" w:rsidP="00840AC0">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5F2BD50B" w14:textId="77777777" w:rsidR="001D5211" w:rsidRPr="00340914" w:rsidRDefault="001D5211" w:rsidP="00840AC0">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2F98DD2A"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6969C1"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ACE41" w14:textId="77777777" w:rsidR="001D5211" w:rsidRPr="00340914" w:rsidRDefault="001D5211" w:rsidP="00840AC0">
            <w:pPr>
              <w:pStyle w:val="TAL"/>
              <w:rPr>
                <w:rFonts w:cs="Arial"/>
              </w:rPr>
            </w:pPr>
            <w:r w:rsidRPr="00340914">
              <w:rPr>
                <w:rFonts w:cs="Arial"/>
              </w:rPr>
              <w:t>This requirement does not apply to E-UTRA BS operating in band 11, 21, 32, 50, 74 or 75.</w:t>
            </w:r>
          </w:p>
        </w:tc>
      </w:tr>
      <w:tr w:rsidR="001D5211" w:rsidRPr="00340914" w14:paraId="77FE9B4E"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F90BE54" w14:textId="77777777" w:rsidR="001D5211" w:rsidRPr="00340914" w:rsidRDefault="001D5211" w:rsidP="00840AC0">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7EE274B4" w14:textId="77777777" w:rsidR="001D5211" w:rsidRPr="00340914" w:rsidRDefault="001D5211" w:rsidP="00840AC0">
            <w:pPr>
              <w:pStyle w:val="TAC"/>
              <w:rPr>
                <w:rFonts w:cs="Arial"/>
                <w:lang w:eastAsia="zh-CN"/>
              </w:rPr>
            </w:pPr>
            <w:r w:rsidRPr="00340914">
              <w:rPr>
                <w:rFonts w:cs="Arial"/>
              </w:rPr>
              <w:t>1900 - 1920 MHz</w:t>
            </w:r>
          </w:p>
          <w:p w14:paraId="50A41593" w14:textId="77777777" w:rsidR="001D5211" w:rsidRPr="00340914" w:rsidRDefault="001D521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tcPr>
          <w:p w14:paraId="41DC8FBB"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82BEEB"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E309DF" w14:textId="77777777" w:rsidR="001D5211" w:rsidRPr="00340914" w:rsidRDefault="001D5211" w:rsidP="00840AC0">
            <w:pPr>
              <w:pStyle w:val="TAL"/>
              <w:rPr>
                <w:rFonts w:cs="Arial"/>
                <w:lang w:eastAsia="zh-CN"/>
              </w:rPr>
            </w:pPr>
            <w:r w:rsidRPr="00340914">
              <w:rPr>
                <w:rFonts w:cs="Arial"/>
              </w:rPr>
              <w:t>This requirement does not apply to E-UTRA BS operating in Band 33.</w:t>
            </w:r>
          </w:p>
        </w:tc>
      </w:tr>
      <w:tr w:rsidR="001D5211" w:rsidRPr="00340914" w14:paraId="080813FD"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D9903BB" w14:textId="77777777" w:rsidR="001D5211" w:rsidRPr="00340914" w:rsidRDefault="001D5211" w:rsidP="00840AC0">
            <w:pPr>
              <w:pStyle w:val="TAC"/>
              <w:rPr>
                <w:rFonts w:cs="Arial"/>
              </w:rPr>
            </w:pPr>
            <w:r w:rsidRPr="00340914">
              <w:rPr>
                <w:rFonts w:cs="Arial"/>
              </w:rPr>
              <w:lastRenderedPageBreak/>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tcPr>
          <w:p w14:paraId="72311BA2" w14:textId="77777777" w:rsidR="001D5211" w:rsidRPr="00340914" w:rsidRDefault="001D5211" w:rsidP="00840AC0">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0FE1C0C"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86DE7D"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122AFD" w14:textId="77777777" w:rsidR="001D5211" w:rsidRPr="00340914" w:rsidRDefault="001D5211" w:rsidP="00840AC0">
            <w:pPr>
              <w:pStyle w:val="TAL"/>
              <w:rPr>
                <w:rFonts w:cs="Arial"/>
              </w:rPr>
            </w:pPr>
            <w:r w:rsidRPr="00340914">
              <w:rPr>
                <w:rFonts w:cs="Arial"/>
              </w:rPr>
              <w:t>This requirement does not apply to E-UTRA BS operating in Band 34.</w:t>
            </w:r>
          </w:p>
        </w:tc>
      </w:tr>
      <w:tr w:rsidR="001D5211" w:rsidRPr="00340914" w14:paraId="46E327B6"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F38FDA" w14:textId="77777777" w:rsidR="001D5211" w:rsidRPr="00340914" w:rsidRDefault="001D5211" w:rsidP="00840AC0">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72E267D9" w14:textId="77777777" w:rsidR="001D5211" w:rsidRPr="00340914" w:rsidRDefault="001D5211" w:rsidP="00840AC0">
            <w:pPr>
              <w:pStyle w:val="TAC"/>
              <w:rPr>
                <w:rFonts w:cs="Arial"/>
                <w:lang w:eastAsia="zh-CN"/>
              </w:rPr>
            </w:pPr>
            <w:r w:rsidRPr="00340914">
              <w:rPr>
                <w:rFonts w:cs="Arial"/>
              </w:rPr>
              <w:t>1850 - 1910 MHz</w:t>
            </w:r>
          </w:p>
          <w:p w14:paraId="72B6DEDF" w14:textId="77777777" w:rsidR="001D5211" w:rsidRPr="00340914" w:rsidRDefault="001D521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tcPr>
          <w:p w14:paraId="6C9118B4"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6DAFCC"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FDE912" w14:textId="77777777" w:rsidR="001D5211" w:rsidRPr="00340914" w:rsidRDefault="001D5211" w:rsidP="00840AC0">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1D5211" w:rsidRPr="00340914" w14:paraId="1E11D6CC"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775899" w14:textId="77777777" w:rsidR="001D5211" w:rsidRPr="00340914" w:rsidRDefault="001D5211" w:rsidP="00840AC0">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648E9323" w14:textId="77777777" w:rsidR="001D5211" w:rsidRPr="00340914" w:rsidRDefault="001D5211" w:rsidP="00840AC0">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CAF9056"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411F4B"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5A30E1" w14:textId="77777777" w:rsidR="001D5211" w:rsidRPr="00340914" w:rsidRDefault="001D5211" w:rsidP="00840AC0">
            <w:pPr>
              <w:pStyle w:val="TAL"/>
              <w:rPr>
                <w:rFonts w:cs="Arial"/>
              </w:rPr>
            </w:pPr>
            <w:r w:rsidRPr="00340914">
              <w:rPr>
                <w:rFonts w:cs="Arial"/>
              </w:rPr>
              <w:t>This requirement does not apply to E-UTRA BS operating in Band 2 and 36.</w:t>
            </w:r>
          </w:p>
        </w:tc>
      </w:tr>
      <w:tr w:rsidR="001D5211" w:rsidRPr="00340914" w14:paraId="7778D793"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D6A0649" w14:textId="77777777" w:rsidR="001D5211" w:rsidRPr="00340914" w:rsidRDefault="001D5211" w:rsidP="00840AC0">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tcPr>
          <w:p w14:paraId="577FDE82" w14:textId="77777777" w:rsidR="001D5211" w:rsidRPr="00340914" w:rsidRDefault="001D5211" w:rsidP="00840AC0">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F87FFB6"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69C4D3"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B0DF72" w14:textId="77777777" w:rsidR="001D5211" w:rsidRPr="00340914" w:rsidRDefault="001D5211" w:rsidP="00840AC0">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1D5211" w:rsidRPr="00340914" w14:paraId="2AEF48A0"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1F32753" w14:textId="77777777" w:rsidR="001D5211" w:rsidRPr="00340914" w:rsidRDefault="001D5211" w:rsidP="00840AC0">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tcPr>
          <w:p w14:paraId="18387DFC" w14:textId="77777777" w:rsidR="001D5211" w:rsidRPr="00340914" w:rsidRDefault="001D5211" w:rsidP="00840AC0">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A45F680"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0E710D"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13F6C9" w14:textId="77777777" w:rsidR="001D5211" w:rsidRPr="00340914" w:rsidRDefault="001D5211" w:rsidP="00840AC0">
            <w:pPr>
              <w:pStyle w:val="TAL"/>
              <w:rPr>
                <w:rFonts w:cs="Arial"/>
              </w:rPr>
            </w:pPr>
            <w:r w:rsidRPr="00340914">
              <w:rPr>
                <w:rFonts w:cs="Arial"/>
              </w:rPr>
              <w:t xml:space="preserve">This requirement does not apply to E-UTRA BS operating in Band 38 or 69. </w:t>
            </w:r>
          </w:p>
        </w:tc>
      </w:tr>
      <w:tr w:rsidR="001D5211" w:rsidRPr="00340914" w14:paraId="6C63E291"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C1E02B" w14:textId="77777777" w:rsidR="001D5211" w:rsidRPr="00340914" w:rsidRDefault="001D5211" w:rsidP="00840AC0">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tcPr>
          <w:p w14:paraId="00C19463" w14:textId="77777777" w:rsidR="001D5211" w:rsidRPr="00340914" w:rsidRDefault="001D5211" w:rsidP="00840AC0">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D664760"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CCE432"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B51F5" w14:textId="77777777" w:rsidR="001D5211" w:rsidRPr="00340914" w:rsidRDefault="001D5211" w:rsidP="00840AC0">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1D5211" w:rsidRPr="00340914" w14:paraId="0CCEC8DC"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EF7C837" w14:textId="77777777" w:rsidR="001D5211" w:rsidRPr="00340914" w:rsidRDefault="001D5211" w:rsidP="00840AC0">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tcPr>
          <w:p w14:paraId="12C8C36B" w14:textId="77777777" w:rsidR="001D5211" w:rsidRPr="00340914" w:rsidRDefault="001D5211" w:rsidP="00840AC0">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AFDA6C1"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F30D83"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A1470" w14:textId="77777777" w:rsidR="001D5211" w:rsidRPr="00340914" w:rsidRDefault="001D5211" w:rsidP="00840AC0">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1D5211" w:rsidRPr="00340914" w14:paraId="7EAB4E77"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FC4DED" w14:textId="77777777" w:rsidR="001D5211" w:rsidRPr="00340914" w:rsidRDefault="001D5211" w:rsidP="00840AC0">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tcPr>
          <w:p w14:paraId="31466B2B" w14:textId="77777777" w:rsidR="001D5211" w:rsidRPr="00340914" w:rsidRDefault="001D5211" w:rsidP="00840AC0">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58A2403"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948DA9"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B6EEE" w14:textId="77777777" w:rsidR="001D5211" w:rsidRPr="00340914" w:rsidRDefault="001D5211" w:rsidP="00840AC0">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1D5211" w:rsidRPr="00340914" w14:paraId="082746EE"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CEE194E" w14:textId="77777777" w:rsidR="001D5211" w:rsidRPr="00340914" w:rsidRDefault="001D5211" w:rsidP="00840AC0">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54D725F" w14:textId="77777777" w:rsidR="001D5211" w:rsidRPr="00340914" w:rsidRDefault="001D5211" w:rsidP="00840AC0">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729605C"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626596"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E02639" w14:textId="77777777" w:rsidR="001D5211" w:rsidRPr="00340914" w:rsidRDefault="001D5211" w:rsidP="00840AC0">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1D5211" w:rsidRPr="00340914" w14:paraId="6980E1ED"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D8D35A" w14:textId="77777777" w:rsidR="001D5211" w:rsidRPr="00340914" w:rsidRDefault="001D5211" w:rsidP="00840AC0">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4A311B0E" w14:textId="77777777" w:rsidR="001D5211" w:rsidRPr="00340914" w:rsidRDefault="001D5211" w:rsidP="00840AC0">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8E7CF7C"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0FBB5C"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93A72B" w14:textId="77777777" w:rsidR="001D5211" w:rsidRPr="00340914" w:rsidRDefault="001D5211" w:rsidP="00840AC0">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1D5211" w:rsidRPr="00340914" w14:paraId="18C34F73"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6841FA" w14:textId="77777777" w:rsidR="001D5211" w:rsidRPr="00340914" w:rsidRDefault="001D5211" w:rsidP="00840AC0">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0AB7D77C" w14:textId="77777777" w:rsidR="001D5211" w:rsidRPr="00340914" w:rsidRDefault="001D5211" w:rsidP="00840AC0">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9D26459"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607BEE"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7F2BE2" w14:textId="77777777" w:rsidR="001D5211" w:rsidRPr="00340914" w:rsidRDefault="001D5211" w:rsidP="00840AC0">
            <w:pPr>
              <w:pStyle w:val="TAL"/>
              <w:rPr>
                <w:rFonts w:cs="Arial"/>
              </w:rPr>
            </w:pPr>
            <w:r w:rsidRPr="00340914">
              <w:rPr>
                <w:rFonts w:cs="Arial"/>
              </w:rPr>
              <w:t>This is not applicable to E-UTRA BS operating in Band 28 or 44.</w:t>
            </w:r>
          </w:p>
        </w:tc>
      </w:tr>
      <w:tr w:rsidR="001D5211" w:rsidRPr="00340914" w14:paraId="70A44655"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7CBBA28" w14:textId="77777777" w:rsidR="001D5211" w:rsidRPr="00340914" w:rsidRDefault="001D5211" w:rsidP="00840AC0">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tcPr>
          <w:p w14:paraId="7DB16007" w14:textId="77777777" w:rsidR="001D5211" w:rsidRPr="00340914" w:rsidRDefault="001D5211" w:rsidP="00840AC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8BDE209" w14:textId="77777777" w:rsidR="001D5211" w:rsidRPr="00340914" w:rsidRDefault="001D5211" w:rsidP="00840AC0">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47951F8D" w14:textId="77777777" w:rsidR="001D5211" w:rsidRPr="00340914" w:rsidRDefault="001D5211" w:rsidP="00840AC0">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3EE84B79" w14:textId="77777777" w:rsidR="001D5211" w:rsidRPr="00340914" w:rsidRDefault="001D5211" w:rsidP="00840AC0">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1D5211" w:rsidRPr="00340914" w14:paraId="421A1DF4"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92B21DD" w14:textId="77777777" w:rsidR="001D5211" w:rsidRPr="00340914" w:rsidRDefault="001D5211" w:rsidP="00840AC0">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tcPr>
          <w:p w14:paraId="36BF0635" w14:textId="77777777" w:rsidR="001D5211" w:rsidRPr="00340914" w:rsidRDefault="001D5211" w:rsidP="00840AC0">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95E00CF"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51F213"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C07376" w14:textId="77777777" w:rsidR="001D5211" w:rsidRPr="00340914" w:rsidRDefault="001D5211" w:rsidP="00840AC0">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1D5211" w:rsidRPr="00340914" w:rsidDel="001D5211" w14:paraId="6BAACA90" w14:textId="3782723F" w:rsidTr="00840AC0">
        <w:trPr>
          <w:cantSplit/>
          <w:trHeight w:val="113"/>
          <w:jc w:val="center"/>
          <w:del w:id="189" w:author="Iwajlo Angelow (Nokia)" w:date="2025-11-25T11:36:00Z"/>
        </w:trPr>
        <w:tc>
          <w:tcPr>
            <w:tcW w:w="1302" w:type="dxa"/>
            <w:tcBorders>
              <w:top w:val="single" w:sz="4" w:space="0" w:color="auto"/>
              <w:left w:val="single" w:sz="4" w:space="0" w:color="auto"/>
              <w:bottom w:val="single" w:sz="4" w:space="0" w:color="auto"/>
              <w:right w:val="single" w:sz="4" w:space="0" w:color="auto"/>
            </w:tcBorders>
          </w:tcPr>
          <w:p w14:paraId="7EFBFA4B" w14:textId="1AE9D46B" w:rsidR="001D5211" w:rsidRPr="00340914" w:rsidDel="001D5211" w:rsidRDefault="001D5211" w:rsidP="00840AC0">
            <w:pPr>
              <w:pStyle w:val="TAC"/>
              <w:rPr>
                <w:del w:id="190" w:author="Iwajlo Angelow (Nokia)" w:date="2025-11-25T11:36:00Z" w16du:dateUtc="2025-11-25T17:36:00Z"/>
                <w:rFonts w:cs="Arial"/>
              </w:rPr>
            </w:pPr>
            <w:del w:id="191" w:author="Iwajlo Angelow (Nokia)" w:date="2025-11-25T11:36:00Z" w16du:dateUtc="2025-11-25T17:36:00Z">
              <w:r w:rsidRPr="00340914" w:rsidDel="001D5211">
                <w:rPr>
                  <w:rFonts w:cs="Arial"/>
                </w:rPr>
                <w:delText>E-UTRA Band 4</w:delText>
              </w:r>
              <w:r w:rsidRPr="00340914" w:rsidDel="001D5211">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23BE1B97" w14:textId="231FF2C0" w:rsidR="001D5211" w:rsidRPr="00340914" w:rsidDel="001D5211" w:rsidRDefault="001D5211" w:rsidP="00840AC0">
            <w:pPr>
              <w:pStyle w:val="TAC"/>
              <w:rPr>
                <w:del w:id="192" w:author="Iwajlo Angelow (Nokia)" w:date="2025-11-25T11:36:00Z" w16du:dateUtc="2025-11-25T17:36:00Z"/>
                <w:rFonts w:cs="Arial"/>
                <w:lang w:eastAsia="zh-CN"/>
              </w:rPr>
            </w:pPr>
            <w:del w:id="193" w:author="Iwajlo Angelow (Nokia)" w:date="2025-11-25T11:36:00Z" w16du:dateUtc="2025-11-25T17:36:00Z">
              <w:r w:rsidRPr="00340914" w:rsidDel="001D5211">
                <w:rPr>
                  <w:rFonts w:cs="Arial" w:hint="eastAsia"/>
                  <w:lang w:eastAsia="zh-CN"/>
                </w:rPr>
                <w:delText>5855</w:delText>
              </w:r>
              <w:r w:rsidRPr="00340914" w:rsidDel="001D5211">
                <w:rPr>
                  <w:rFonts w:cs="Arial"/>
                </w:rPr>
                <w:delText xml:space="preserve"> - </w:delText>
              </w:r>
              <w:r w:rsidRPr="00340914" w:rsidDel="001D5211">
                <w:rPr>
                  <w:rFonts w:cs="Arial" w:hint="eastAsia"/>
                  <w:lang w:eastAsia="zh-CN"/>
                </w:rPr>
                <w:delText>5925</w:delText>
              </w:r>
              <w:r w:rsidRPr="00340914" w:rsidDel="001D5211">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F352B93" w14:textId="59A1D0D1" w:rsidR="001D5211" w:rsidRPr="00340914" w:rsidDel="001D5211" w:rsidRDefault="001D5211" w:rsidP="00840AC0">
            <w:pPr>
              <w:pStyle w:val="TAC"/>
              <w:rPr>
                <w:del w:id="194" w:author="Iwajlo Angelow (Nokia)" w:date="2025-11-25T11:36:00Z" w16du:dateUtc="2025-11-25T17:36:00Z"/>
                <w:rFonts w:cs="Arial"/>
              </w:rPr>
            </w:pPr>
            <w:del w:id="195" w:author="Iwajlo Angelow (Nokia)" w:date="2025-11-25T11:36:00Z" w16du:dateUtc="2025-11-25T17:36:00Z">
              <w:r w:rsidRPr="00340914" w:rsidDel="001D521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D57753" w14:textId="128419BA" w:rsidR="001D5211" w:rsidRPr="00340914" w:rsidDel="001D5211" w:rsidRDefault="001D5211" w:rsidP="00840AC0">
            <w:pPr>
              <w:pStyle w:val="TAC"/>
              <w:rPr>
                <w:del w:id="196" w:author="Iwajlo Angelow (Nokia)" w:date="2025-11-25T11:36:00Z" w16du:dateUtc="2025-11-25T17:36:00Z"/>
                <w:rFonts w:cs="Arial"/>
              </w:rPr>
            </w:pPr>
            <w:del w:id="197" w:author="Iwajlo Angelow (Nokia)" w:date="2025-11-25T11:36:00Z" w16du:dateUtc="2025-11-25T17:36:00Z">
              <w:r w:rsidRPr="00340914" w:rsidDel="001D521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4F8B96" w14:textId="70DBB382" w:rsidR="001D5211" w:rsidRPr="00340914" w:rsidDel="001D5211" w:rsidRDefault="001D5211" w:rsidP="00840AC0">
            <w:pPr>
              <w:pStyle w:val="TAL"/>
              <w:rPr>
                <w:del w:id="198" w:author="Iwajlo Angelow (Nokia)" w:date="2025-11-25T11:36:00Z" w16du:dateUtc="2025-11-25T17:36:00Z"/>
                <w:rFonts w:cs="Arial"/>
              </w:rPr>
            </w:pPr>
          </w:p>
        </w:tc>
      </w:tr>
      <w:tr w:rsidR="001D5211" w:rsidRPr="00340914" w14:paraId="4884C0D8"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229E4AF" w14:textId="77777777" w:rsidR="001D5211" w:rsidRPr="00340914" w:rsidRDefault="001D5211" w:rsidP="00840AC0">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6C36D67A" w14:textId="77777777" w:rsidR="001D5211" w:rsidRPr="00340914" w:rsidRDefault="001D5211" w:rsidP="00840AC0">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ECEFC69" w14:textId="77777777" w:rsidR="001D5211" w:rsidRPr="00340914" w:rsidRDefault="001D5211" w:rsidP="00840AC0">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B605D0" w14:textId="77777777" w:rsidR="001D5211" w:rsidRPr="00340914" w:rsidRDefault="001D5211" w:rsidP="00840AC0">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309C2D9" w14:textId="77777777" w:rsidR="001D5211" w:rsidRPr="00340914" w:rsidRDefault="001D5211" w:rsidP="00840AC0">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1D5211" w:rsidRPr="00340914" w14:paraId="6E6D3FEC"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7E6F949" w14:textId="77777777" w:rsidR="001D5211" w:rsidRPr="00340914" w:rsidRDefault="001D5211" w:rsidP="00840AC0">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62F61EB0" w14:textId="77777777" w:rsidR="001D5211" w:rsidRPr="00340914" w:rsidRDefault="001D5211" w:rsidP="00840AC0">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704367C" w14:textId="77777777" w:rsidR="001D5211" w:rsidRPr="00340914" w:rsidRDefault="001D5211" w:rsidP="00840AC0">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7AADFC8" w14:textId="77777777" w:rsidR="001D5211" w:rsidRPr="00340914" w:rsidRDefault="001D5211" w:rsidP="00840AC0">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57BFFE" w14:textId="77777777" w:rsidR="001D5211" w:rsidRPr="00340914" w:rsidRDefault="001D5211" w:rsidP="00840AC0">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1D5211" w:rsidRPr="00340914" w14:paraId="618203E8"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3A39F7" w14:textId="77777777" w:rsidR="001D5211" w:rsidRPr="00340914" w:rsidRDefault="001D5211" w:rsidP="00840AC0">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tcPr>
          <w:p w14:paraId="04CEB50A" w14:textId="77777777" w:rsidR="001D5211" w:rsidRPr="00340914" w:rsidRDefault="001D5211" w:rsidP="00840AC0">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904014D" w14:textId="77777777" w:rsidR="001D5211" w:rsidRPr="00340914" w:rsidRDefault="001D5211" w:rsidP="00840AC0">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B29114" w14:textId="77777777" w:rsidR="001D5211" w:rsidRPr="00340914" w:rsidRDefault="001D5211" w:rsidP="00840AC0">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74AF9D" w14:textId="77777777" w:rsidR="001D5211" w:rsidRPr="00340914" w:rsidRDefault="001D5211" w:rsidP="00840AC0">
            <w:pPr>
              <w:pStyle w:val="TAL"/>
              <w:rPr>
                <w:rFonts w:cs="Arial"/>
                <w:lang w:eastAsia="ja-JP"/>
              </w:rPr>
            </w:pPr>
            <w:r w:rsidRPr="00340914">
              <w:rPr>
                <w:rFonts w:cs="Arial"/>
              </w:rPr>
              <w:t>This requirement does not apply to E-UTRA BS operating in Band 11, 21, 32, 45, 50, 51, 74, 75 or 76.</w:t>
            </w:r>
          </w:p>
        </w:tc>
      </w:tr>
      <w:tr w:rsidR="001D5211" w:rsidRPr="00340914" w14:paraId="5E627A2C"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3DCCE5F" w14:textId="77777777" w:rsidR="001D5211" w:rsidRPr="00340914" w:rsidRDefault="001D5211" w:rsidP="00840AC0">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tcPr>
          <w:p w14:paraId="58E5EC59" w14:textId="77777777" w:rsidR="001D5211" w:rsidRPr="00340914" w:rsidRDefault="001D5211" w:rsidP="00840AC0">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7A90A5F" w14:textId="77777777" w:rsidR="001D5211" w:rsidRPr="00340914" w:rsidRDefault="001D5211" w:rsidP="00840AC0">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FF9189" w14:textId="77777777" w:rsidR="001D5211" w:rsidRPr="00340914" w:rsidRDefault="001D5211" w:rsidP="00840AC0">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F295C" w14:textId="77777777" w:rsidR="001D5211" w:rsidRPr="00340914" w:rsidRDefault="001D5211" w:rsidP="00840AC0">
            <w:pPr>
              <w:pStyle w:val="TAL"/>
              <w:rPr>
                <w:rFonts w:cs="Arial"/>
                <w:lang w:eastAsia="ja-JP"/>
              </w:rPr>
            </w:pPr>
            <w:r w:rsidRPr="00340914">
              <w:rPr>
                <w:rFonts w:cs="Arial"/>
              </w:rPr>
              <w:t>This requirement does not apply to E-UTRA BS operating in Band 50, 51, 75 or 76.</w:t>
            </w:r>
          </w:p>
        </w:tc>
      </w:tr>
      <w:tr w:rsidR="001D5211" w:rsidRPr="00340914" w14:paraId="7C2BA62E"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2F5DC54" w14:textId="77777777" w:rsidR="001D5211" w:rsidRPr="00340914" w:rsidRDefault="001D5211" w:rsidP="00840AC0">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2D123D09" w14:textId="77777777" w:rsidR="001D5211" w:rsidRPr="00340914" w:rsidRDefault="001D5211" w:rsidP="00840AC0">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FBC56CB"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5A7007"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88A4EC" w14:textId="77777777" w:rsidR="001D5211" w:rsidRPr="00340914" w:rsidRDefault="001D5211" w:rsidP="00840AC0">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1D5211" w:rsidRPr="00340914" w14:paraId="429B77AD"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193389C" w14:textId="77777777" w:rsidR="001D5211" w:rsidRPr="00340914" w:rsidRDefault="001D5211" w:rsidP="00840AC0">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77EF82EC" w14:textId="77777777" w:rsidR="001D5211" w:rsidRPr="00340914" w:rsidRDefault="001D5211" w:rsidP="00840AC0">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A7E982A"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A043A0"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F05BA" w14:textId="77777777" w:rsidR="001D5211" w:rsidRPr="00340914" w:rsidRDefault="001D5211" w:rsidP="00840AC0">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1D5211" w:rsidRPr="00340914" w14:paraId="6FC515D4"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614B1025" w14:textId="77777777" w:rsidR="001D5211" w:rsidRPr="00340914" w:rsidRDefault="001D5211" w:rsidP="00840AC0">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17B755A7" w14:textId="77777777" w:rsidR="001D5211" w:rsidRPr="00340914" w:rsidRDefault="001D5211" w:rsidP="00840AC0">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F5DA4F5"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8E3B2B"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80DDAD"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1D5211" w:rsidRPr="00340914" w14:paraId="6E9801E7"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76E35A00"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00B919" w14:textId="77777777" w:rsidR="001D5211" w:rsidRPr="00340914" w:rsidRDefault="001D5211" w:rsidP="00840AC0">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5C9BABE"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0DC984"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F8932A" w14:textId="77777777" w:rsidR="001D5211" w:rsidRPr="00340914" w:rsidRDefault="001D5211" w:rsidP="00840AC0">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09326D4E" w14:textId="77777777" w:rsidR="001D5211" w:rsidRPr="00340914" w:rsidRDefault="001D5211" w:rsidP="00840AC0">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1D5211" w:rsidRPr="00340914" w14:paraId="4CE871CC"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588E0070" w14:textId="77777777" w:rsidR="001D5211" w:rsidRPr="00340914" w:rsidRDefault="001D5211" w:rsidP="00840AC0">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tcPr>
          <w:p w14:paraId="5AB3BCE6" w14:textId="77777777" w:rsidR="001D5211" w:rsidRPr="00340914" w:rsidRDefault="001D5211" w:rsidP="00840AC0">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C62B931"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676D62"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DC279C"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1D5211" w:rsidRPr="00340914" w14:paraId="7B597B5E"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0C628F0E"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C16CDCC" w14:textId="77777777" w:rsidR="001D5211" w:rsidRPr="00340914" w:rsidRDefault="001D5211" w:rsidP="00840AC0">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1E1F069"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D0DC29"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9AFFF0"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1D5211" w:rsidRPr="00340914" w14:paraId="5F699C10" w14:textId="77777777" w:rsidTr="00840AC0">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DEB58B" w14:textId="77777777" w:rsidR="001D5211" w:rsidRPr="00340914" w:rsidRDefault="001D5211" w:rsidP="00840AC0">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tcPr>
          <w:p w14:paraId="24E75AA8" w14:textId="77777777" w:rsidR="001D5211" w:rsidRPr="00340914" w:rsidRDefault="001D5211" w:rsidP="00840AC0">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A8DAB9B"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FD4B94"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492052" w14:textId="77777777" w:rsidR="001D5211" w:rsidRPr="00340914" w:rsidRDefault="001D5211" w:rsidP="00840AC0">
            <w:pPr>
              <w:pStyle w:val="TAL"/>
              <w:rPr>
                <w:rFonts w:cs="Arial"/>
              </w:rPr>
            </w:pPr>
            <w:r w:rsidRPr="00340914">
              <w:rPr>
                <w:rFonts w:cs="Arial"/>
              </w:rPr>
              <w:t>This requirement does not apply to E-UTRA BS operating in Band 28 or 67.</w:t>
            </w:r>
          </w:p>
        </w:tc>
      </w:tr>
      <w:tr w:rsidR="001D5211" w:rsidRPr="00340914" w14:paraId="71855B81" w14:textId="77777777" w:rsidTr="00840AC0">
        <w:trPr>
          <w:cantSplit/>
          <w:trHeight w:val="113"/>
          <w:jc w:val="center"/>
        </w:trPr>
        <w:tc>
          <w:tcPr>
            <w:tcW w:w="1302" w:type="dxa"/>
            <w:vMerge w:val="restart"/>
            <w:tcBorders>
              <w:top w:val="single" w:sz="4" w:space="0" w:color="auto"/>
              <w:left w:val="single" w:sz="4" w:space="0" w:color="auto"/>
              <w:right w:val="single" w:sz="4" w:space="0" w:color="auto"/>
            </w:tcBorders>
          </w:tcPr>
          <w:p w14:paraId="71950D71" w14:textId="77777777" w:rsidR="001D5211" w:rsidRPr="00340914" w:rsidRDefault="001D5211" w:rsidP="00840AC0">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tcPr>
          <w:p w14:paraId="7E319D03" w14:textId="77777777" w:rsidR="001D5211" w:rsidRPr="00340914" w:rsidRDefault="001D5211" w:rsidP="00840AC0">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0616AC2"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97941"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D9837"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1D5211" w:rsidRPr="00340914" w14:paraId="70B33A96"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241468CA"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E04C9DA" w14:textId="77777777" w:rsidR="001D5211" w:rsidRPr="00340914" w:rsidRDefault="001D5211" w:rsidP="00840AC0">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8C07A13"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18087C"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0A783B" w14:textId="77777777" w:rsidR="001D5211" w:rsidRPr="00340914" w:rsidRDefault="001D5211"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1D5211" w:rsidRPr="00340914" w14:paraId="039AA08D"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26DB6D74" w14:textId="77777777" w:rsidR="001D5211" w:rsidRPr="00340914" w:rsidRDefault="001D5211" w:rsidP="00840AC0">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tcPr>
          <w:p w14:paraId="4B02B06A" w14:textId="77777777" w:rsidR="001D5211" w:rsidRPr="00340914" w:rsidRDefault="001D5211" w:rsidP="00840AC0">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136B1F7"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563A4D"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07998E" w14:textId="77777777" w:rsidR="001D5211" w:rsidRPr="00340914" w:rsidRDefault="001D5211" w:rsidP="00840AC0">
            <w:pPr>
              <w:pStyle w:val="TAL"/>
              <w:rPr>
                <w:rFonts w:cs="Arial"/>
              </w:rPr>
            </w:pPr>
            <w:r w:rsidRPr="00340914">
              <w:rPr>
                <w:rFonts w:cs="Arial"/>
              </w:rPr>
              <w:t>This requirement does not apply to E-UTRA BS operating in Band 38 or 69.</w:t>
            </w:r>
          </w:p>
        </w:tc>
      </w:tr>
      <w:tr w:rsidR="001D5211" w:rsidRPr="00340914" w14:paraId="79201BBB" w14:textId="77777777" w:rsidTr="00840AC0">
        <w:trPr>
          <w:cantSplit/>
          <w:trHeight w:val="113"/>
          <w:jc w:val="center"/>
        </w:trPr>
        <w:tc>
          <w:tcPr>
            <w:tcW w:w="1302" w:type="dxa"/>
            <w:vMerge w:val="restart"/>
            <w:tcBorders>
              <w:left w:val="single" w:sz="4" w:space="0" w:color="auto"/>
              <w:right w:val="single" w:sz="4" w:space="0" w:color="auto"/>
            </w:tcBorders>
          </w:tcPr>
          <w:p w14:paraId="5E0DEB08" w14:textId="77777777" w:rsidR="001D5211" w:rsidRPr="00340914" w:rsidRDefault="001D5211" w:rsidP="00840AC0">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tcPr>
          <w:p w14:paraId="56FE7962" w14:textId="77777777" w:rsidR="001D5211" w:rsidRPr="00340914" w:rsidRDefault="001D5211" w:rsidP="00840AC0">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tcPr>
          <w:p w14:paraId="7B837885"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B370F0"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934F" w14:textId="77777777" w:rsidR="001D5211" w:rsidRPr="00340914" w:rsidRDefault="001D5211" w:rsidP="00840AC0">
            <w:pPr>
              <w:pStyle w:val="TAL"/>
              <w:rPr>
                <w:rFonts w:cs="Arial"/>
              </w:rPr>
            </w:pPr>
            <w:r w:rsidRPr="00340914">
              <w:rPr>
                <w:rFonts w:cs="Arial"/>
              </w:rPr>
              <w:t>This requirement does not apply to E-UTRA BS operating in band 2, 25 or 70</w:t>
            </w:r>
          </w:p>
        </w:tc>
      </w:tr>
      <w:tr w:rsidR="001D5211" w:rsidRPr="00340914" w14:paraId="4305A468"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5FD4D390"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2C51442" w14:textId="77777777" w:rsidR="001D5211" w:rsidRPr="00340914" w:rsidRDefault="001D5211" w:rsidP="00840AC0">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tcPr>
          <w:p w14:paraId="5DA6CC64"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FBFCCF"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1E71EE" w14:textId="77777777" w:rsidR="001D5211" w:rsidRPr="00340914" w:rsidRDefault="001D5211" w:rsidP="00840AC0">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1D5211" w:rsidRPr="00340914" w14:paraId="40E5CCF8" w14:textId="77777777" w:rsidTr="00840AC0">
        <w:trPr>
          <w:cantSplit/>
          <w:trHeight w:val="113"/>
          <w:jc w:val="center"/>
        </w:trPr>
        <w:tc>
          <w:tcPr>
            <w:tcW w:w="1302" w:type="dxa"/>
            <w:vMerge w:val="restart"/>
            <w:tcBorders>
              <w:left w:val="single" w:sz="4" w:space="0" w:color="auto"/>
              <w:right w:val="single" w:sz="4" w:space="0" w:color="auto"/>
            </w:tcBorders>
          </w:tcPr>
          <w:p w14:paraId="4A8107D1" w14:textId="77777777" w:rsidR="001D5211" w:rsidRPr="00340914" w:rsidRDefault="001D5211" w:rsidP="00840AC0">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tcPr>
          <w:p w14:paraId="5315B531" w14:textId="77777777" w:rsidR="001D5211" w:rsidRPr="00340914" w:rsidRDefault="001D5211" w:rsidP="00840AC0">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tcPr>
          <w:p w14:paraId="02D4F198"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451110"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AC592B" w14:textId="77777777" w:rsidR="001D5211" w:rsidRPr="00340914" w:rsidRDefault="001D5211" w:rsidP="00840AC0">
            <w:pPr>
              <w:pStyle w:val="TAL"/>
              <w:rPr>
                <w:rFonts w:cs="Arial"/>
              </w:rPr>
            </w:pPr>
            <w:r w:rsidRPr="00340914">
              <w:rPr>
                <w:rFonts w:cs="Arial"/>
              </w:rPr>
              <w:t>This requirement does not apply to E-UTRA BS operating in band 71</w:t>
            </w:r>
          </w:p>
        </w:tc>
      </w:tr>
      <w:tr w:rsidR="001D5211" w:rsidRPr="00340914" w14:paraId="5879B26C"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4AF513CB"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7053A73" w14:textId="77777777" w:rsidR="001D5211" w:rsidRPr="00340914" w:rsidRDefault="001D5211" w:rsidP="00840AC0">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tcPr>
          <w:p w14:paraId="5EA0103D"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9BD26C"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E4400B" w14:textId="77777777" w:rsidR="001D5211" w:rsidRPr="00340914" w:rsidRDefault="001D5211" w:rsidP="00840AC0">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1D5211" w:rsidRPr="00340914" w14:paraId="5E40487F" w14:textId="77777777" w:rsidTr="00840AC0">
        <w:trPr>
          <w:cantSplit/>
          <w:trHeight w:val="113"/>
          <w:jc w:val="center"/>
        </w:trPr>
        <w:tc>
          <w:tcPr>
            <w:tcW w:w="1302" w:type="dxa"/>
            <w:vMerge w:val="restart"/>
            <w:tcBorders>
              <w:left w:val="single" w:sz="4" w:space="0" w:color="auto"/>
              <w:right w:val="single" w:sz="4" w:space="0" w:color="auto"/>
            </w:tcBorders>
          </w:tcPr>
          <w:p w14:paraId="4FBEBD90" w14:textId="77777777" w:rsidR="001D5211" w:rsidRPr="00340914" w:rsidRDefault="001D5211" w:rsidP="00840AC0">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637B1F77" w14:textId="77777777" w:rsidR="001D5211" w:rsidRPr="00340914" w:rsidRDefault="001D5211" w:rsidP="00840AC0">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573167D" w14:textId="77777777" w:rsidR="001D5211" w:rsidRPr="00340914" w:rsidRDefault="001D5211" w:rsidP="00840AC0">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tcPr>
          <w:p w14:paraId="2B326F5C" w14:textId="77777777" w:rsidR="001D5211" w:rsidRPr="00340914" w:rsidRDefault="001D5211" w:rsidP="00840AC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48E6EDDE" w14:textId="77777777" w:rsidR="001D5211" w:rsidRPr="00340914" w:rsidRDefault="001D5211" w:rsidP="00840AC0">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1D5211" w:rsidRPr="00340914" w14:paraId="20856684"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632A0AB9"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EEA4C33" w14:textId="77777777" w:rsidR="001D5211" w:rsidRPr="00340914" w:rsidRDefault="001D5211" w:rsidP="00840AC0">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D7A1711" w14:textId="77777777" w:rsidR="001D5211" w:rsidRPr="00340914" w:rsidRDefault="001D5211" w:rsidP="00840AC0">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tcPr>
          <w:p w14:paraId="2FD3DF83" w14:textId="77777777" w:rsidR="001D5211" w:rsidRPr="00340914" w:rsidRDefault="001D5211" w:rsidP="00840AC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6E32737D" w14:textId="77777777" w:rsidR="001D5211" w:rsidRPr="00340914" w:rsidRDefault="001D5211" w:rsidP="00840AC0">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1D5211" w:rsidRPr="00340914" w14:paraId="6D71296A" w14:textId="77777777" w:rsidTr="00840AC0">
        <w:trPr>
          <w:cantSplit/>
          <w:trHeight w:val="113"/>
          <w:jc w:val="center"/>
        </w:trPr>
        <w:tc>
          <w:tcPr>
            <w:tcW w:w="1302" w:type="dxa"/>
            <w:vMerge w:val="restart"/>
            <w:tcBorders>
              <w:left w:val="single" w:sz="4" w:space="0" w:color="auto"/>
              <w:right w:val="single" w:sz="4" w:space="0" w:color="auto"/>
            </w:tcBorders>
            <w:vAlign w:val="center"/>
          </w:tcPr>
          <w:p w14:paraId="38BAA334" w14:textId="77777777" w:rsidR="001D5211" w:rsidRPr="00340914" w:rsidRDefault="001D5211" w:rsidP="00840AC0">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tcPr>
          <w:p w14:paraId="6B13E624" w14:textId="77777777" w:rsidR="001D5211" w:rsidRPr="00340914" w:rsidRDefault="001D5211" w:rsidP="00840AC0">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570F4A0" w14:textId="77777777" w:rsidR="001D5211" w:rsidRPr="00340914" w:rsidRDefault="001D5211" w:rsidP="00840AC0">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tcPr>
          <w:p w14:paraId="0965A094" w14:textId="77777777" w:rsidR="001D5211" w:rsidRPr="00340914" w:rsidRDefault="001D5211" w:rsidP="00840AC0">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1ACE0A63" w14:textId="77777777" w:rsidR="001D5211" w:rsidRPr="00340914" w:rsidRDefault="001D5211" w:rsidP="00840AC0">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1D5211" w:rsidRPr="00340914" w14:paraId="7851A97A"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294EC337"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DA3EA9F" w14:textId="77777777" w:rsidR="001D5211" w:rsidRPr="00340914" w:rsidRDefault="001D5211" w:rsidP="00840AC0">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46CC735" w14:textId="77777777" w:rsidR="001D5211" w:rsidRPr="00340914" w:rsidRDefault="001D5211" w:rsidP="00840AC0">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tcPr>
          <w:p w14:paraId="7C22EFE0" w14:textId="77777777" w:rsidR="001D5211" w:rsidRPr="00340914" w:rsidRDefault="001D5211" w:rsidP="00840AC0">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63596A58" w14:textId="77777777" w:rsidR="001D5211" w:rsidRPr="00340914" w:rsidRDefault="001D5211" w:rsidP="00840AC0">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1D5211" w:rsidRPr="00340914" w14:paraId="26DD6554" w14:textId="77777777" w:rsidTr="00840AC0">
        <w:trPr>
          <w:cantSplit/>
          <w:trHeight w:val="113"/>
          <w:jc w:val="center"/>
        </w:trPr>
        <w:tc>
          <w:tcPr>
            <w:tcW w:w="1302" w:type="dxa"/>
            <w:vMerge w:val="restart"/>
            <w:tcBorders>
              <w:left w:val="single" w:sz="4" w:space="0" w:color="auto"/>
              <w:right w:val="single" w:sz="4" w:space="0" w:color="auto"/>
            </w:tcBorders>
          </w:tcPr>
          <w:p w14:paraId="6FDFA2A8" w14:textId="77777777" w:rsidR="001D5211" w:rsidRPr="00340914" w:rsidRDefault="001D5211" w:rsidP="00840AC0">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tcPr>
          <w:p w14:paraId="716FF240" w14:textId="77777777" w:rsidR="001D5211" w:rsidRPr="00340914" w:rsidRDefault="001D5211" w:rsidP="00840AC0">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EAD7EC1" w14:textId="77777777" w:rsidR="001D5211" w:rsidRPr="00340914" w:rsidRDefault="001D5211" w:rsidP="00840AC0">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0E4958C" w14:textId="77777777" w:rsidR="001D5211" w:rsidRPr="00340914" w:rsidRDefault="001D5211" w:rsidP="00840AC0">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C49D0D6"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1D5211" w:rsidRPr="00340914" w14:paraId="11333C00" w14:textId="77777777" w:rsidTr="00840AC0">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16851B37"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71BC57" w14:textId="77777777" w:rsidR="001D5211" w:rsidRPr="00340914" w:rsidRDefault="001D5211" w:rsidP="00840AC0">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553014A" w14:textId="77777777" w:rsidR="001D5211" w:rsidRPr="00340914" w:rsidRDefault="001D5211" w:rsidP="00840AC0">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C6549BF" w14:textId="77777777" w:rsidR="001D5211" w:rsidRPr="00340914" w:rsidRDefault="001D5211" w:rsidP="00840AC0">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4CB2ABB"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1D5211" w:rsidRPr="00340914" w14:paraId="7111A4E2"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75918D56" w14:textId="77777777" w:rsidR="001D5211" w:rsidRPr="00340914" w:rsidRDefault="001D5211" w:rsidP="00840AC0">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tcPr>
          <w:p w14:paraId="6BE80511" w14:textId="77777777" w:rsidR="001D5211" w:rsidRPr="00340914" w:rsidRDefault="001D5211" w:rsidP="00840AC0">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F173B83"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52DE70"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2C6452" w14:textId="77777777" w:rsidR="001D5211" w:rsidRPr="00340914" w:rsidRDefault="001D5211" w:rsidP="00840AC0">
            <w:pPr>
              <w:pStyle w:val="TAL"/>
              <w:rPr>
                <w:rFonts w:cs="Arial"/>
              </w:rPr>
            </w:pPr>
            <w:r w:rsidRPr="00340914">
              <w:rPr>
                <w:rFonts w:cs="Arial"/>
              </w:rPr>
              <w:t>This requirement does not apply to E-UTRA BS operating in Band 11, 21, 32, 45, 50, 51, 74, 75 or 76.</w:t>
            </w:r>
          </w:p>
        </w:tc>
      </w:tr>
      <w:tr w:rsidR="001D5211" w:rsidRPr="00340914" w14:paraId="0E5BFE8A"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4CEF5F1F" w14:textId="77777777" w:rsidR="001D5211" w:rsidRPr="00340914" w:rsidRDefault="001D5211" w:rsidP="00840AC0">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tcPr>
          <w:p w14:paraId="16210D31" w14:textId="77777777" w:rsidR="001D5211" w:rsidRPr="00340914" w:rsidRDefault="001D5211" w:rsidP="00840AC0">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D03DDFB"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679D1B"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02F41D" w14:textId="77777777" w:rsidR="001D5211" w:rsidRPr="00340914" w:rsidRDefault="001D5211" w:rsidP="00840AC0">
            <w:pPr>
              <w:pStyle w:val="TAL"/>
              <w:rPr>
                <w:rFonts w:cs="Arial"/>
              </w:rPr>
            </w:pPr>
            <w:r w:rsidRPr="00340914">
              <w:rPr>
                <w:rFonts w:cs="Arial"/>
              </w:rPr>
              <w:t>This requirement does not apply to E-UTRA BS operating in Band 50, 51, 75 or 76.</w:t>
            </w:r>
          </w:p>
        </w:tc>
      </w:tr>
      <w:tr w:rsidR="001D5211" w:rsidRPr="00340914" w14:paraId="47979A9D"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7A40AD3A" w14:textId="77777777" w:rsidR="001D5211" w:rsidRPr="00340914" w:rsidRDefault="001D5211" w:rsidP="00840AC0">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tcPr>
          <w:p w14:paraId="1E4273A6" w14:textId="77777777" w:rsidR="001D5211" w:rsidRPr="00340914" w:rsidRDefault="001D5211" w:rsidP="00840AC0">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tcPr>
          <w:p w14:paraId="765B583B"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54C0BA"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26BA0" w14:textId="77777777" w:rsidR="001D5211" w:rsidRPr="00340914" w:rsidRDefault="001D5211" w:rsidP="00840AC0">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1D5211" w:rsidRPr="00340914" w14:paraId="7807402A"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1E134970" w14:textId="77777777" w:rsidR="001D5211" w:rsidRPr="00340914" w:rsidRDefault="001D5211" w:rsidP="00840AC0">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tcPr>
          <w:p w14:paraId="64F4FD57" w14:textId="77777777" w:rsidR="001D5211" w:rsidRPr="00340914" w:rsidRDefault="001D5211" w:rsidP="00840AC0">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tcPr>
          <w:p w14:paraId="25A7E087"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5D606D"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1713" w14:textId="77777777" w:rsidR="001D5211" w:rsidRPr="00340914" w:rsidRDefault="001D5211" w:rsidP="00840AC0">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1D5211" w:rsidRPr="00340914" w14:paraId="4391BF1E"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49358CA9" w14:textId="77777777" w:rsidR="001D5211" w:rsidRPr="00340914" w:rsidRDefault="001D5211" w:rsidP="00840AC0">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2661FD8C" w14:textId="77777777" w:rsidR="001D5211" w:rsidRPr="00340914" w:rsidRDefault="001D5211" w:rsidP="00840AC0">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tcPr>
          <w:p w14:paraId="1848A8A5"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7A920A"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16A25" w14:textId="77777777" w:rsidR="001D5211" w:rsidRPr="00340914" w:rsidRDefault="001D5211" w:rsidP="00840AC0">
            <w:pPr>
              <w:pStyle w:val="TAL"/>
              <w:rPr>
                <w:rFonts w:cs="v5.0.0"/>
              </w:rPr>
            </w:pPr>
          </w:p>
        </w:tc>
      </w:tr>
      <w:tr w:rsidR="001D5211" w:rsidRPr="00340914" w14:paraId="6E754F9A"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495DCC26" w14:textId="77777777" w:rsidR="001D5211" w:rsidRPr="00340914" w:rsidRDefault="001D5211" w:rsidP="00840AC0">
            <w:pPr>
              <w:pStyle w:val="TAC"/>
              <w:rPr>
                <w:rFonts w:cs="Arial"/>
              </w:rPr>
            </w:pPr>
            <w:r w:rsidRPr="00340914">
              <w:rPr>
                <w:rFonts w:eastAsia="DengXian"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tcPr>
          <w:p w14:paraId="2E6D9703" w14:textId="77777777" w:rsidR="001D5211" w:rsidRPr="00340914" w:rsidRDefault="001D5211" w:rsidP="00840AC0">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tcPr>
          <w:p w14:paraId="3D471353"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BD2AB2"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1BDCCE" w14:textId="77777777" w:rsidR="001D5211" w:rsidRPr="00340914" w:rsidRDefault="001D5211" w:rsidP="00840AC0">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25F2CB7D" w14:textId="77777777" w:rsidR="001D5211" w:rsidRPr="00340914" w:rsidRDefault="001D5211" w:rsidP="00840AC0">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1D5211" w:rsidRPr="00340914" w14:paraId="3FF5B8EB"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257BB4F1" w14:textId="77777777" w:rsidR="001D5211" w:rsidRPr="00340914" w:rsidRDefault="001D5211" w:rsidP="00840AC0">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tcPr>
          <w:p w14:paraId="15D94DE8" w14:textId="77777777" w:rsidR="001D5211" w:rsidRPr="00340914" w:rsidRDefault="001D5211" w:rsidP="00840AC0">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C8E7447"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0FAE13"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95C00E" w14:textId="77777777" w:rsidR="001D5211" w:rsidRPr="00340914" w:rsidRDefault="001D5211"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53CF1DBF"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50C3F56C" w14:textId="77777777" w:rsidR="001D5211" w:rsidRPr="00340914" w:rsidRDefault="001D5211" w:rsidP="00840AC0">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tcPr>
          <w:p w14:paraId="08AB1936" w14:textId="77777777" w:rsidR="001D5211" w:rsidRPr="00340914" w:rsidRDefault="001D5211" w:rsidP="00840AC0">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6F2F274"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4C0AB4"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38EED" w14:textId="77777777" w:rsidR="001D5211" w:rsidRPr="00340914" w:rsidRDefault="001D5211"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19BD3B8C"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4BB507C5" w14:textId="77777777" w:rsidR="001D5211" w:rsidRPr="00340914" w:rsidRDefault="001D5211" w:rsidP="00840AC0">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tcPr>
          <w:p w14:paraId="7AF7F32B" w14:textId="77777777" w:rsidR="001D5211" w:rsidRPr="00340914" w:rsidRDefault="001D5211" w:rsidP="00840AC0">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1538BA53"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50C5D0"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1973B" w14:textId="77777777" w:rsidR="001D5211" w:rsidRPr="00340914" w:rsidRDefault="001D5211"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AD35DAA" w14:textId="77777777" w:rsidR="001D5211" w:rsidRPr="00340914" w:rsidRDefault="001D5211" w:rsidP="00840AC0">
            <w:pPr>
              <w:pStyle w:val="TAL"/>
              <w:rPr>
                <w:rFonts w:cs="v5.0.0"/>
              </w:rPr>
            </w:pPr>
            <w:r w:rsidRPr="00340914">
              <w:rPr>
                <w:rFonts w:cs="Arial"/>
              </w:rPr>
              <w:t xml:space="preserve"> For E-UTRA BS operating in Band 67, it applies for 703 MHz to 736 </w:t>
            </w:r>
            <w:proofErr w:type="spellStart"/>
            <w:r w:rsidRPr="00340914">
              <w:rPr>
                <w:rFonts w:cs="Arial"/>
              </w:rPr>
              <w:t>MHz.</w:t>
            </w:r>
            <w:proofErr w:type="spellEnd"/>
            <w:r w:rsidRPr="00340914">
              <w:rPr>
                <w:rFonts w:cs="Arial"/>
              </w:rPr>
              <w:t xml:space="preserve"> </w:t>
            </w:r>
            <w:r w:rsidRPr="00340914">
              <w:rPr>
                <w:rFonts w:cs="v5.0.0"/>
              </w:rPr>
              <w:t>For E-UTRA BS operating in Band 68, it applies for 728MHz to 733MHz.</w:t>
            </w:r>
          </w:p>
        </w:tc>
      </w:tr>
      <w:tr w:rsidR="001D5211" w:rsidRPr="00340914" w14:paraId="4D07E5C5"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0BA22CEC" w14:textId="77777777" w:rsidR="001D5211" w:rsidRPr="00340914" w:rsidRDefault="001D5211" w:rsidP="00840AC0">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14:paraId="67A22303" w14:textId="77777777" w:rsidR="001D5211" w:rsidRPr="00340914" w:rsidRDefault="001D5211" w:rsidP="00840AC0">
            <w:pPr>
              <w:pStyle w:val="TAC"/>
              <w:rPr>
                <w:rFonts w:cs="Arial"/>
                <w:lang w:eastAsia="zh-CN"/>
              </w:rPr>
            </w:pPr>
            <w:r w:rsidRPr="00340914">
              <w:rPr>
                <w:rFonts w:cs="Arial"/>
              </w:rPr>
              <w:t>1920 – 1980 MHz</w:t>
            </w:r>
          </w:p>
          <w:p w14:paraId="52261CA8" w14:textId="77777777" w:rsidR="001D5211" w:rsidRPr="00340914" w:rsidRDefault="001D5211" w:rsidP="00840A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B262875"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EAD8A9"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86A229" w14:textId="77777777" w:rsidR="001D5211" w:rsidRPr="00340914" w:rsidRDefault="001D5211" w:rsidP="00840AC0">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00036144" w14:textId="77777777" w:rsidTr="00840AC0">
        <w:trPr>
          <w:cantSplit/>
          <w:trHeight w:val="113"/>
          <w:jc w:val="center"/>
        </w:trPr>
        <w:tc>
          <w:tcPr>
            <w:tcW w:w="1302" w:type="dxa"/>
            <w:vMerge w:val="restart"/>
            <w:tcBorders>
              <w:left w:val="single" w:sz="4" w:space="0" w:color="auto"/>
              <w:right w:val="single" w:sz="4" w:space="0" w:color="auto"/>
            </w:tcBorders>
          </w:tcPr>
          <w:p w14:paraId="43069F77" w14:textId="77777777" w:rsidR="001D5211" w:rsidRPr="00340914" w:rsidRDefault="001D5211" w:rsidP="00840AC0">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70207D75" w14:textId="77777777" w:rsidR="001D5211" w:rsidRPr="00340914" w:rsidRDefault="001D5211" w:rsidP="00840AC0">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tcPr>
          <w:p w14:paraId="2979DA8E"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C2468A"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18E484"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1D5211" w:rsidRPr="00340914" w14:paraId="0DC2D11C"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1CB721DB" w14:textId="77777777" w:rsidR="001D5211" w:rsidRPr="00340914" w:rsidRDefault="001D5211" w:rsidP="00840AC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89A9239" w14:textId="77777777" w:rsidR="001D5211" w:rsidRPr="00340914" w:rsidRDefault="001D5211" w:rsidP="00840AC0">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tcPr>
          <w:p w14:paraId="1CE856D5"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57FB81"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83A57"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1D5211" w:rsidRPr="00340914" w14:paraId="0F88540C"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05DCC6D1" w14:textId="77777777" w:rsidR="001D5211" w:rsidRPr="00340914" w:rsidRDefault="001D5211" w:rsidP="00840AC0">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tcPr>
          <w:p w14:paraId="01C3E76B" w14:textId="77777777" w:rsidR="001D5211" w:rsidRPr="00340914" w:rsidRDefault="001D5211" w:rsidP="00840AC0">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3919CC8"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38853F"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5C6B2C" w14:textId="77777777" w:rsidR="001D5211" w:rsidRPr="00340914"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1D5211" w:rsidRPr="00340914" w14:paraId="3FE9A37E" w14:textId="77777777" w:rsidTr="00840AC0">
        <w:trPr>
          <w:cantSplit/>
          <w:trHeight w:val="113"/>
          <w:jc w:val="center"/>
        </w:trPr>
        <w:tc>
          <w:tcPr>
            <w:tcW w:w="1302" w:type="dxa"/>
            <w:vMerge w:val="restart"/>
            <w:tcBorders>
              <w:left w:val="single" w:sz="4" w:space="0" w:color="auto"/>
              <w:right w:val="single" w:sz="4" w:space="0" w:color="auto"/>
            </w:tcBorders>
          </w:tcPr>
          <w:p w14:paraId="7C0D1AC3" w14:textId="77777777" w:rsidR="001D5211" w:rsidRPr="00340914" w:rsidRDefault="001D5211" w:rsidP="00840AC0">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1DC892D8" w14:textId="77777777" w:rsidR="001D5211" w:rsidRPr="00D9759F" w:rsidRDefault="001D5211" w:rsidP="00840AC0">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32B62071" w14:textId="77777777" w:rsidR="001D5211" w:rsidRPr="00340914"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075CD4"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0F953" w14:textId="77777777" w:rsidR="001D5211" w:rsidRPr="00340914" w:rsidRDefault="001D5211" w:rsidP="00840AC0">
            <w:pPr>
              <w:pStyle w:val="TAL"/>
              <w:rPr>
                <w:rFonts w:cs="Arial"/>
              </w:rPr>
            </w:pPr>
            <w:r w:rsidRPr="00340914">
              <w:rPr>
                <w:rFonts w:cs="Arial"/>
              </w:rPr>
              <w:t>This requirement does not apply to E-UTRA BS operating in band 87 or 88.</w:t>
            </w:r>
          </w:p>
        </w:tc>
      </w:tr>
      <w:tr w:rsidR="001D5211" w:rsidRPr="00340914" w14:paraId="48ADB36B"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0131F769" w14:textId="77777777" w:rsidR="001D5211" w:rsidRPr="00ED510D" w:rsidRDefault="001D5211"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4ED3A6D" w14:textId="77777777" w:rsidR="001D5211" w:rsidRPr="00D9759F" w:rsidRDefault="001D5211" w:rsidP="00840AC0">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4BE76C26" w14:textId="77777777" w:rsidR="001D5211" w:rsidRPr="00340914" w:rsidRDefault="001D5211" w:rsidP="00840AC0">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2CB943" w14:textId="77777777" w:rsidR="001D5211" w:rsidRPr="00340914"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BEF72" w14:textId="77777777" w:rsidR="001D5211" w:rsidRPr="00340914" w:rsidRDefault="001D5211" w:rsidP="00840AC0">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1D5211" w:rsidRPr="00340914" w14:paraId="78583202" w14:textId="77777777" w:rsidTr="00840AC0">
        <w:trPr>
          <w:cantSplit/>
          <w:trHeight w:val="113"/>
          <w:jc w:val="center"/>
        </w:trPr>
        <w:tc>
          <w:tcPr>
            <w:tcW w:w="1302" w:type="dxa"/>
            <w:vMerge w:val="restart"/>
            <w:tcBorders>
              <w:left w:val="single" w:sz="4" w:space="0" w:color="auto"/>
              <w:right w:val="single" w:sz="4" w:space="0" w:color="auto"/>
            </w:tcBorders>
          </w:tcPr>
          <w:p w14:paraId="4AC8E2E4" w14:textId="77777777" w:rsidR="001D5211" w:rsidRPr="00340914" w:rsidRDefault="001D5211" w:rsidP="00840AC0">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17B5288F" w14:textId="77777777" w:rsidR="001D5211" w:rsidRPr="00340914" w:rsidRDefault="001D5211" w:rsidP="00840AC0">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BE1C6B9" w14:textId="77777777" w:rsidR="001D5211" w:rsidRPr="00340914" w:rsidRDefault="001D5211" w:rsidP="00840AC0">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tcPr>
          <w:p w14:paraId="3F9179B4" w14:textId="77777777" w:rsidR="001D5211" w:rsidRPr="00340914" w:rsidRDefault="001D5211" w:rsidP="00840AC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4AF6C7B4" w14:textId="77777777" w:rsidR="001D5211" w:rsidRPr="00340914" w:rsidRDefault="001D5211" w:rsidP="00840AC0">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1D5211" w:rsidRPr="00340914" w14:paraId="384CC386"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6A836CF6" w14:textId="77777777" w:rsidR="001D5211" w:rsidRPr="00ED510D" w:rsidRDefault="001D5211"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4EF80B7B" w14:textId="77777777" w:rsidR="001D5211" w:rsidRPr="00340914" w:rsidRDefault="001D5211" w:rsidP="00840AC0">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CDD6007" w14:textId="77777777" w:rsidR="001D5211" w:rsidRPr="00340914" w:rsidRDefault="001D5211" w:rsidP="00840AC0">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tcPr>
          <w:p w14:paraId="73B9A70F" w14:textId="77777777" w:rsidR="001D5211" w:rsidRPr="00340914" w:rsidRDefault="001D5211" w:rsidP="00840AC0">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tcPr>
          <w:p w14:paraId="344AE555" w14:textId="77777777" w:rsidR="001D5211" w:rsidRPr="00340914" w:rsidRDefault="001D5211" w:rsidP="00840AC0">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1D5211" w:rsidRPr="00340914" w14:paraId="06F250C5"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73F5B6C1" w14:textId="77777777" w:rsidR="001D5211" w:rsidRPr="00340914" w:rsidRDefault="001D5211" w:rsidP="00840AC0">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tcPr>
          <w:p w14:paraId="34710A77" w14:textId="77777777" w:rsidR="001D5211" w:rsidRPr="00340914" w:rsidRDefault="001D5211" w:rsidP="00840AC0">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FAB56E9" w14:textId="77777777" w:rsidR="001D5211" w:rsidRPr="00340914" w:rsidRDefault="001D5211" w:rsidP="00840AC0">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322720" w14:textId="77777777" w:rsidR="001D5211" w:rsidRPr="00340914" w:rsidRDefault="001D5211" w:rsidP="00840AC0">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13C17A" w14:textId="77777777" w:rsidR="001D5211" w:rsidRPr="00340914" w:rsidRDefault="001D5211" w:rsidP="00840AC0">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1D5211" w:rsidRPr="00340914" w14:paraId="35F26D5C" w14:textId="77777777" w:rsidTr="00840AC0">
        <w:trPr>
          <w:cantSplit/>
          <w:trHeight w:val="113"/>
          <w:jc w:val="center"/>
        </w:trPr>
        <w:tc>
          <w:tcPr>
            <w:tcW w:w="1302" w:type="dxa"/>
            <w:vMerge w:val="restart"/>
            <w:tcBorders>
              <w:left w:val="single" w:sz="4" w:space="0" w:color="auto"/>
              <w:right w:val="single" w:sz="4" w:space="0" w:color="auto"/>
            </w:tcBorders>
          </w:tcPr>
          <w:p w14:paraId="19115B54" w14:textId="77777777" w:rsidR="001D5211" w:rsidRPr="0045796B" w:rsidRDefault="001D5211" w:rsidP="00840AC0">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14:paraId="49E95D1D" w14:textId="77777777" w:rsidR="001D5211" w:rsidRDefault="001D5211" w:rsidP="00840AC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8A5F2D6" w14:textId="77777777" w:rsidR="001D5211" w:rsidRPr="0045796B" w:rsidRDefault="001D521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61B24B" w14:textId="77777777" w:rsidR="001D5211" w:rsidRPr="0045796B" w:rsidRDefault="001D5211"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01A3B7" w14:textId="77777777" w:rsidR="001D5211" w:rsidRPr="0045796B" w:rsidRDefault="001D5211" w:rsidP="00840AC0">
            <w:pPr>
              <w:pStyle w:val="TAL"/>
              <w:rPr>
                <w:rFonts w:cs="Arial"/>
              </w:rPr>
            </w:pPr>
            <w:r>
              <w:rPr>
                <w:rFonts w:cs="Arial"/>
              </w:rPr>
              <w:t>This requirement does not apply to E-UTRA BS operating in Band 50, 51, 75 or 76.</w:t>
            </w:r>
          </w:p>
        </w:tc>
      </w:tr>
      <w:tr w:rsidR="001D5211" w:rsidRPr="00340914" w14:paraId="01AA045C"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305A4002" w14:textId="77777777" w:rsidR="001D5211" w:rsidRPr="00ED510D" w:rsidRDefault="001D5211"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1156618C" w14:textId="77777777" w:rsidR="001D5211" w:rsidRDefault="001D5211" w:rsidP="00840AC0">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9E90303" w14:textId="77777777" w:rsidR="001D5211" w:rsidRPr="0045796B" w:rsidRDefault="001D521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256B0C" w14:textId="77777777" w:rsidR="001D5211" w:rsidRPr="0045796B" w:rsidRDefault="001D5211"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886D9" w14:textId="77777777" w:rsidR="001D5211" w:rsidRPr="0045796B"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42FEF320" w14:textId="77777777" w:rsidTr="00840AC0">
        <w:trPr>
          <w:cantSplit/>
          <w:trHeight w:val="113"/>
          <w:jc w:val="center"/>
        </w:trPr>
        <w:tc>
          <w:tcPr>
            <w:tcW w:w="1302" w:type="dxa"/>
            <w:vMerge w:val="restart"/>
            <w:tcBorders>
              <w:left w:val="single" w:sz="4" w:space="0" w:color="auto"/>
              <w:right w:val="single" w:sz="4" w:space="0" w:color="auto"/>
            </w:tcBorders>
          </w:tcPr>
          <w:p w14:paraId="7275E282" w14:textId="77777777" w:rsidR="001D5211" w:rsidRPr="0045796B" w:rsidRDefault="001D5211" w:rsidP="00840AC0">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14:paraId="2F7F920F" w14:textId="77777777" w:rsidR="001D5211" w:rsidRDefault="001D5211" w:rsidP="00840AC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C131FFE" w14:textId="77777777" w:rsidR="001D5211" w:rsidRPr="0045796B" w:rsidRDefault="001D521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BF253F" w14:textId="77777777" w:rsidR="001D5211" w:rsidRPr="0045796B" w:rsidRDefault="001D5211"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04B0CA" w14:textId="77777777" w:rsidR="001D5211" w:rsidRPr="0045796B" w:rsidRDefault="001D5211" w:rsidP="00840AC0">
            <w:pPr>
              <w:pStyle w:val="TAL"/>
              <w:rPr>
                <w:rFonts w:cs="Arial"/>
              </w:rPr>
            </w:pPr>
            <w:r>
              <w:rPr>
                <w:rFonts w:cs="Arial"/>
              </w:rPr>
              <w:t>This requirement does not apply to E-UTRA BS operating in Band 11, 21, 32, 45, 50, 51, 74, 75 or 76.</w:t>
            </w:r>
          </w:p>
        </w:tc>
      </w:tr>
      <w:tr w:rsidR="001D5211" w:rsidRPr="00340914" w14:paraId="7C515AE3"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49C1DFE0" w14:textId="77777777" w:rsidR="001D5211" w:rsidRPr="00ED510D" w:rsidRDefault="001D5211"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DB678A1" w14:textId="77777777" w:rsidR="001D5211" w:rsidRDefault="001D5211" w:rsidP="00840AC0">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C3E93AD" w14:textId="77777777" w:rsidR="001D5211" w:rsidRPr="0045796B" w:rsidRDefault="001D521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B42FDD" w14:textId="77777777" w:rsidR="001D5211" w:rsidRPr="0045796B" w:rsidRDefault="001D5211"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9CE6DB" w14:textId="77777777" w:rsidR="001D5211" w:rsidRPr="0045796B"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690E454D" w14:textId="77777777" w:rsidTr="00840AC0">
        <w:trPr>
          <w:cantSplit/>
          <w:trHeight w:val="113"/>
          <w:jc w:val="center"/>
        </w:trPr>
        <w:tc>
          <w:tcPr>
            <w:tcW w:w="1302" w:type="dxa"/>
            <w:vMerge w:val="restart"/>
            <w:tcBorders>
              <w:left w:val="single" w:sz="4" w:space="0" w:color="auto"/>
              <w:right w:val="single" w:sz="4" w:space="0" w:color="auto"/>
            </w:tcBorders>
          </w:tcPr>
          <w:p w14:paraId="5818B611" w14:textId="77777777" w:rsidR="001D5211" w:rsidRPr="0045796B" w:rsidRDefault="001D5211" w:rsidP="00840AC0">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14:paraId="470D90E7" w14:textId="77777777" w:rsidR="001D5211" w:rsidRDefault="001D5211" w:rsidP="00840AC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E7CC8E1" w14:textId="77777777" w:rsidR="001D5211" w:rsidRPr="0045796B" w:rsidRDefault="001D521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334D35" w14:textId="77777777" w:rsidR="001D5211" w:rsidRPr="0045796B" w:rsidRDefault="001D5211"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25D2A0" w14:textId="77777777" w:rsidR="001D5211" w:rsidRPr="0045796B" w:rsidRDefault="001D5211" w:rsidP="00840AC0">
            <w:pPr>
              <w:pStyle w:val="TAL"/>
              <w:rPr>
                <w:rFonts w:cs="Arial"/>
              </w:rPr>
            </w:pPr>
            <w:r>
              <w:rPr>
                <w:rFonts w:cs="Arial"/>
              </w:rPr>
              <w:t>This requirement does not apply to E-UTRA BS operating in Band 50, 51, 75 or 76.</w:t>
            </w:r>
          </w:p>
        </w:tc>
      </w:tr>
      <w:tr w:rsidR="001D5211" w:rsidRPr="00340914" w14:paraId="356DB675"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63857A81" w14:textId="77777777" w:rsidR="001D5211" w:rsidRPr="00ED510D" w:rsidRDefault="001D5211"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12B99769" w14:textId="77777777" w:rsidR="001D5211" w:rsidRDefault="001D5211" w:rsidP="00840AC0">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4F243E0" w14:textId="77777777" w:rsidR="001D5211" w:rsidRPr="0045796B" w:rsidRDefault="001D521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22D314" w14:textId="77777777" w:rsidR="001D5211" w:rsidRPr="0045796B" w:rsidRDefault="001D5211"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084C8F" w14:textId="77777777" w:rsidR="001D5211" w:rsidRPr="0045796B"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1C8A4987" w14:textId="77777777" w:rsidTr="00840AC0">
        <w:trPr>
          <w:cantSplit/>
          <w:trHeight w:val="113"/>
          <w:jc w:val="center"/>
        </w:trPr>
        <w:tc>
          <w:tcPr>
            <w:tcW w:w="1302" w:type="dxa"/>
            <w:vMerge w:val="restart"/>
            <w:tcBorders>
              <w:left w:val="single" w:sz="4" w:space="0" w:color="auto"/>
              <w:right w:val="single" w:sz="4" w:space="0" w:color="auto"/>
            </w:tcBorders>
          </w:tcPr>
          <w:p w14:paraId="4CFD7C4C" w14:textId="77777777" w:rsidR="001D5211" w:rsidRPr="0045796B" w:rsidRDefault="001D5211" w:rsidP="00840AC0">
            <w:pPr>
              <w:pStyle w:val="TAC"/>
              <w:rPr>
                <w:rFonts w:eastAsia="DengXian"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tcPr>
          <w:p w14:paraId="339648A0" w14:textId="77777777" w:rsidR="001D5211" w:rsidRDefault="001D5211" w:rsidP="00840AC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76CF3E0" w14:textId="77777777" w:rsidR="001D5211" w:rsidRPr="0045796B" w:rsidRDefault="001D521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D4925F" w14:textId="77777777" w:rsidR="001D5211" w:rsidRPr="0045796B" w:rsidRDefault="001D5211"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0109F" w14:textId="77777777" w:rsidR="001D5211" w:rsidRPr="0045796B" w:rsidRDefault="001D5211" w:rsidP="00840AC0">
            <w:pPr>
              <w:pStyle w:val="TAL"/>
              <w:rPr>
                <w:rFonts w:cs="Arial"/>
              </w:rPr>
            </w:pPr>
            <w:r>
              <w:rPr>
                <w:rFonts w:cs="Arial"/>
              </w:rPr>
              <w:t>This requirement does not apply to E-UTRA BS operating in Band 11, 21, 32, 45, 50, 51, 74, 75 or 76.</w:t>
            </w:r>
          </w:p>
        </w:tc>
      </w:tr>
      <w:tr w:rsidR="001D5211" w:rsidRPr="00340914" w14:paraId="03E22BF3" w14:textId="77777777" w:rsidTr="00840AC0">
        <w:trPr>
          <w:cantSplit/>
          <w:trHeight w:val="113"/>
          <w:jc w:val="center"/>
        </w:trPr>
        <w:tc>
          <w:tcPr>
            <w:tcW w:w="1302" w:type="dxa"/>
            <w:vMerge/>
            <w:tcBorders>
              <w:left w:val="single" w:sz="4" w:space="0" w:color="auto"/>
              <w:bottom w:val="single" w:sz="4" w:space="0" w:color="auto"/>
              <w:right w:val="single" w:sz="4" w:space="0" w:color="auto"/>
            </w:tcBorders>
          </w:tcPr>
          <w:p w14:paraId="00338881" w14:textId="77777777" w:rsidR="001D5211" w:rsidRPr="00ED510D" w:rsidRDefault="001D5211" w:rsidP="00840AC0">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540862C7" w14:textId="77777777" w:rsidR="001D5211" w:rsidRDefault="001D5211" w:rsidP="00840AC0">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0C242AF" w14:textId="77777777" w:rsidR="001D5211" w:rsidRPr="0045796B" w:rsidRDefault="001D521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852C5D" w14:textId="77777777" w:rsidR="001D5211" w:rsidRPr="0045796B" w:rsidRDefault="001D5211"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397C4" w14:textId="77777777" w:rsidR="001D5211" w:rsidRPr="0045796B" w:rsidRDefault="001D5211" w:rsidP="00840AC0">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1D5211" w:rsidRPr="00340914" w14:paraId="5A8EE467"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16BCB291" w14:textId="77777777" w:rsidR="001D5211" w:rsidRPr="0045796B" w:rsidRDefault="001D5211" w:rsidP="00840AC0">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01B1B5F" w14:textId="77777777" w:rsidR="001D5211" w:rsidRDefault="001D5211" w:rsidP="00840AC0">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AF5FC48" w14:textId="77777777" w:rsidR="001D5211" w:rsidRPr="0045796B" w:rsidRDefault="001D5211" w:rsidP="00840AC0">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DC17CC" w14:textId="77777777" w:rsidR="001D5211" w:rsidRPr="0045796B" w:rsidRDefault="001D5211" w:rsidP="00840AC0">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89A515" w14:textId="77777777" w:rsidR="001D5211" w:rsidRPr="0045796B" w:rsidRDefault="001D5211" w:rsidP="00840AC0">
            <w:pPr>
              <w:pStyle w:val="TAL"/>
              <w:rPr>
                <w:rFonts w:cs="Arial"/>
              </w:rPr>
            </w:pPr>
          </w:p>
        </w:tc>
      </w:tr>
      <w:tr w:rsidR="001D5211" w:rsidRPr="00340914" w14:paraId="4D752B2C" w14:textId="77777777" w:rsidTr="00840AC0">
        <w:trPr>
          <w:cantSplit/>
          <w:trHeight w:val="113"/>
          <w:jc w:val="center"/>
        </w:trPr>
        <w:tc>
          <w:tcPr>
            <w:tcW w:w="1302" w:type="dxa"/>
            <w:tcBorders>
              <w:left w:val="single" w:sz="4" w:space="0" w:color="auto"/>
              <w:bottom w:val="single" w:sz="4" w:space="0" w:color="auto"/>
              <w:right w:val="single" w:sz="4" w:space="0" w:color="auto"/>
            </w:tcBorders>
          </w:tcPr>
          <w:p w14:paraId="36DD3217" w14:textId="77777777" w:rsidR="001D5211" w:rsidRDefault="001D5211" w:rsidP="00840AC0">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tcPr>
          <w:p w14:paraId="5ED75AB2" w14:textId="77777777" w:rsidR="001D5211" w:rsidRDefault="001D5211" w:rsidP="00840AC0">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tcPr>
          <w:p w14:paraId="06BF3D4D" w14:textId="77777777" w:rsidR="001D5211" w:rsidRDefault="001D521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9F7641" w14:textId="77777777" w:rsidR="001D5211" w:rsidRDefault="001D5211" w:rsidP="00840A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88A02A" w14:textId="77777777" w:rsidR="001D5211" w:rsidRDefault="001D5211" w:rsidP="00840AC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1D5211" w:rsidRPr="00340914" w14:paraId="3A672455" w14:textId="77777777" w:rsidTr="00840AC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23060E81" w14:textId="77777777" w:rsidR="001D5211" w:rsidRPr="00340914" w:rsidRDefault="001D5211" w:rsidP="00840AC0">
            <w:pPr>
              <w:pStyle w:val="TAN"/>
              <w:rPr>
                <w:rFonts w:cs="Arial"/>
              </w:rPr>
            </w:pPr>
            <w:r w:rsidRPr="00340914">
              <w:rPr>
                <w:rFonts w:cs="Arial"/>
              </w:rPr>
              <w:t>NOTE 4:</w:t>
            </w:r>
            <w:r w:rsidRPr="00340914">
              <w:rPr>
                <w:rFonts w:cs="Arial"/>
              </w:rPr>
              <w:tab/>
              <w:t>Void</w:t>
            </w:r>
          </w:p>
        </w:tc>
      </w:tr>
    </w:tbl>
    <w:p w14:paraId="2CF1FFF1" w14:textId="77777777" w:rsidR="001D5211" w:rsidRDefault="001D5211" w:rsidP="00C2307D">
      <w:pPr>
        <w:pStyle w:val="CRSeparator"/>
      </w:pPr>
    </w:p>
    <w:p w14:paraId="78F6F077" w14:textId="6C8106E2"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EFBB" w14:textId="77777777" w:rsidR="00D939C4" w:rsidRDefault="00D939C4">
      <w:r>
        <w:separator/>
      </w:r>
    </w:p>
  </w:endnote>
  <w:endnote w:type="continuationSeparator" w:id="0">
    <w:p w14:paraId="40341A27" w14:textId="77777777" w:rsidR="00D939C4" w:rsidRDefault="00D9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DB9DC" w14:textId="77777777" w:rsidR="00D939C4" w:rsidRDefault="00D939C4">
      <w:r>
        <w:separator/>
      </w:r>
    </w:p>
  </w:footnote>
  <w:footnote w:type="continuationSeparator" w:id="0">
    <w:p w14:paraId="513FBC22" w14:textId="77777777" w:rsidR="00D939C4" w:rsidRDefault="00D9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32"/>
  </w:num>
  <w:num w:numId="2" w16cid:durableId="1801725616">
    <w:abstractNumId w:val="45"/>
  </w:num>
  <w:num w:numId="3" w16cid:durableId="1074474713">
    <w:abstractNumId w:val="23"/>
  </w:num>
  <w:num w:numId="4" w16cid:durableId="649990765">
    <w:abstractNumId w:val="17"/>
  </w:num>
  <w:num w:numId="5" w16cid:durableId="500632260">
    <w:abstractNumId w:val="43"/>
  </w:num>
  <w:num w:numId="6" w16cid:durableId="768622333">
    <w:abstractNumId w:val="7"/>
  </w:num>
  <w:num w:numId="7" w16cid:durableId="620307341">
    <w:abstractNumId w:val="40"/>
  </w:num>
  <w:num w:numId="8" w16cid:durableId="893546278">
    <w:abstractNumId w:val="44"/>
  </w:num>
  <w:num w:numId="9" w16cid:durableId="995955389">
    <w:abstractNumId w:val="22"/>
  </w:num>
  <w:num w:numId="10" w16cid:durableId="357708383">
    <w:abstractNumId w:val="24"/>
  </w:num>
  <w:num w:numId="11" w16cid:durableId="1759054124">
    <w:abstractNumId w:val="18"/>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36"/>
  </w:num>
  <w:num w:numId="16" w16cid:durableId="1496646087">
    <w:abstractNumId w:val="4"/>
  </w:num>
  <w:num w:numId="17" w16cid:durableId="43405855">
    <w:abstractNumId w:val="19"/>
  </w:num>
  <w:num w:numId="18" w16cid:durableId="3014875">
    <w:abstractNumId w:val="35"/>
  </w:num>
  <w:num w:numId="19" w16cid:durableId="915672440">
    <w:abstractNumId w:val="41"/>
  </w:num>
  <w:num w:numId="20" w16cid:durableId="415714889">
    <w:abstractNumId w:val="30"/>
  </w:num>
  <w:num w:numId="21" w16cid:durableId="152068679">
    <w:abstractNumId w:val="5"/>
  </w:num>
  <w:num w:numId="22" w16cid:durableId="1338535142">
    <w:abstractNumId w:val="21"/>
  </w:num>
  <w:num w:numId="23" w16cid:durableId="1968243730">
    <w:abstractNumId w:val="9"/>
  </w:num>
  <w:num w:numId="24" w16cid:durableId="880558213">
    <w:abstractNumId w:val="11"/>
  </w:num>
  <w:num w:numId="25" w16cid:durableId="1612975547">
    <w:abstractNumId w:val="39"/>
  </w:num>
  <w:num w:numId="26" w16cid:durableId="845512553">
    <w:abstractNumId w:val="38"/>
  </w:num>
  <w:num w:numId="27" w16cid:durableId="1332946903">
    <w:abstractNumId w:val="25"/>
  </w:num>
  <w:num w:numId="28" w16cid:durableId="1394616730">
    <w:abstractNumId w:val="13"/>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10"/>
  </w:num>
  <w:num w:numId="31" w16cid:durableId="723718007">
    <w:abstractNumId w:val="2"/>
  </w:num>
  <w:num w:numId="32" w16cid:durableId="1869440927">
    <w:abstractNumId w:val="42"/>
  </w:num>
  <w:num w:numId="33" w16cid:durableId="241644968">
    <w:abstractNumId w:val="37"/>
  </w:num>
  <w:num w:numId="34" w16cid:durableId="1508402995">
    <w:abstractNumId w:val="46"/>
  </w:num>
  <w:num w:numId="35" w16cid:durableId="1326013945">
    <w:abstractNumId w:val="8"/>
  </w:num>
  <w:num w:numId="36" w16cid:durableId="1544176784">
    <w:abstractNumId w:val="12"/>
  </w:num>
  <w:num w:numId="37" w16cid:durableId="1342200311">
    <w:abstractNumId w:val="14"/>
  </w:num>
  <w:num w:numId="38" w16cid:durableId="1501194518">
    <w:abstractNumId w:val="26"/>
  </w:num>
  <w:num w:numId="39" w16cid:durableId="774711263">
    <w:abstractNumId w:val="27"/>
  </w:num>
  <w:num w:numId="40" w16cid:durableId="1546715360">
    <w:abstractNumId w:val="20"/>
  </w:num>
  <w:num w:numId="41" w16cid:durableId="1917781112">
    <w:abstractNumId w:val="29"/>
  </w:num>
  <w:num w:numId="42" w16cid:durableId="1428504799">
    <w:abstractNumId w:val="3"/>
  </w:num>
  <w:num w:numId="43" w16cid:durableId="1416054695">
    <w:abstractNumId w:val="31"/>
  </w:num>
  <w:num w:numId="44" w16cid:durableId="1011107743">
    <w:abstractNumId w:val="6"/>
  </w:num>
  <w:num w:numId="45" w16cid:durableId="1394112298">
    <w:abstractNumId w:val="33"/>
  </w:num>
  <w:num w:numId="46" w16cid:durableId="1901944155">
    <w:abstractNumId w:val="15"/>
  </w:num>
  <w:num w:numId="47" w16cid:durableId="1808160677">
    <w:abstractNumId w:val="16"/>
  </w:num>
  <w:num w:numId="48" w16cid:durableId="2008746856">
    <w:abstractNumId w:val="28"/>
  </w:num>
  <w:num w:numId="49" w16cid:durableId="1834101492">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0DE7"/>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145D43"/>
    <w:rsid w:val="00165428"/>
    <w:rsid w:val="00171F0D"/>
    <w:rsid w:val="001740DA"/>
    <w:rsid w:val="001752DF"/>
    <w:rsid w:val="00183DA7"/>
    <w:rsid w:val="00192C46"/>
    <w:rsid w:val="001A08B3"/>
    <w:rsid w:val="001A7B60"/>
    <w:rsid w:val="001B52F0"/>
    <w:rsid w:val="001B7A65"/>
    <w:rsid w:val="001D5211"/>
    <w:rsid w:val="001E41F3"/>
    <w:rsid w:val="00205F94"/>
    <w:rsid w:val="002468DA"/>
    <w:rsid w:val="0026004D"/>
    <w:rsid w:val="00260FD8"/>
    <w:rsid w:val="002640DD"/>
    <w:rsid w:val="00275D12"/>
    <w:rsid w:val="00280566"/>
    <w:rsid w:val="00282161"/>
    <w:rsid w:val="00284FEB"/>
    <w:rsid w:val="002860C4"/>
    <w:rsid w:val="002A325A"/>
    <w:rsid w:val="002A47A8"/>
    <w:rsid w:val="002B2DD5"/>
    <w:rsid w:val="002B5741"/>
    <w:rsid w:val="002C7B91"/>
    <w:rsid w:val="002E472E"/>
    <w:rsid w:val="002F23A6"/>
    <w:rsid w:val="002F59E0"/>
    <w:rsid w:val="00305409"/>
    <w:rsid w:val="00321386"/>
    <w:rsid w:val="00322050"/>
    <w:rsid w:val="003609EF"/>
    <w:rsid w:val="0036231A"/>
    <w:rsid w:val="00374DD4"/>
    <w:rsid w:val="003B00D9"/>
    <w:rsid w:val="003B7F07"/>
    <w:rsid w:val="003C52A2"/>
    <w:rsid w:val="003E1A36"/>
    <w:rsid w:val="003E55DF"/>
    <w:rsid w:val="00410371"/>
    <w:rsid w:val="004242F1"/>
    <w:rsid w:val="00426FF7"/>
    <w:rsid w:val="00437661"/>
    <w:rsid w:val="00441CCD"/>
    <w:rsid w:val="0046196E"/>
    <w:rsid w:val="00464BD2"/>
    <w:rsid w:val="00467D0D"/>
    <w:rsid w:val="00475B5B"/>
    <w:rsid w:val="00477577"/>
    <w:rsid w:val="00495707"/>
    <w:rsid w:val="004B75B7"/>
    <w:rsid w:val="004F5023"/>
    <w:rsid w:val="005008C1"/>
    <w:rsid w:val="005052BB"/>
    <w:rsid w:val="005141D9"/>
    <w:rsid w:val="0051580D"/>
    <w:rsid w:val="00547111"/>
    <w:rsid w:val="00583D58"/>
    <w:rsid w:val="00584918"/>
    <w:rsid w:val="00592D74"/>
    <w:rsid w:val="005D3185"/>
    <w:rsid w:val="005E2C44"/>
    <w:rsid w:val="00606BD3"/>
    <w:rsid w:val="00606C79"/>
    <w:rsid w:val="00621188"/>
    <w:rsid w:val="006257ED"/>
    <w:rsid w:val="00653DE4"/>
    <w:rsid w:val="00656E1C"/>
    <w:rsid w:val="00665C47"/>
    <w:rsid w:val="00695808"/>
    <w:rsid w:val="006A21AE"/>
    <w:rsid w:val="006B46FB"/>
    <w:rsid w:val="006D1533"/>
    <w:rsid w:val="006E21FB"/>
    <w:rsid w:val="0070788A"/>
    <w:rsid w:val="00720487"/>
    <w:rsid w:val="00723048"/>
    <w:rsid w:val="00754296"/>
    <w:rsid w:val="007824C3"/>
    <w:rsid w:val="00782649"/>
    <w:rsid w:val="0078403A"/>
    <w:rsid w:val="00792342"/>
    <w:rsid w:val="007977A8"/>
    <w:rsid w:val="007A0BE9"/>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75C6B"/>
    <w:rsid w:val="008863B9"/>
    <w:rsid w:val="008A45A6"/>
    <w:rsid w:val="008D3CCC"/>
    <w:rsid w:val="008E011F"/>
    <w:rsid w:val="008E539A"/>
    <w:rsid w:val="008F3789"/>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87FC1"/>
    <w:rsid w:val="00A90C69"/>
    <w:rsid w:val="00A96E07"/>
    <w:rsid w:val="00AA0B35"/>
    <w:rsid w:val="00AA2CBC"/>
    <w:rsid w:val="00AB58D0"/>
    <w:rsid w:val="00AC49F0"/>
    <w:rsid w:val="00AC5820"/>
    <w:rsid w:val="00AD1CD8"/>
    <w:rsid w:val="00B04864"/>
    <w:rsid w:val="00B258BB"/>
    <w:rsid w:val="00B62614"/>
    <w:rsid w:val="00B67B97"/>
    <w:rsid w:val="00B74010"/>
    <w:rsid w:val="00B968C8"/>
    <w:rsid w:val="00BA3EC5"/>
    <w:rsid w:val="00BA51D9"/>
    <w:rsid w:val="00BB5DFC"/>
    <w:rsid w:val="00BD279D"/>
    <w:rsid w:val="00BD6BB8"/>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AE9"/>
    <w:rsid w:val="00D9124E"/>
    <w:rsid w:val="00D92714"/>
    <w:rsid w:val="00D939C4"/>
    <w:rsid w:val="00DB5107"/>
    <w:rsid w:val="00DC47EE"/>
    <w:rsid w:val="00DC56CF"/>
    <w:rsid w:val="00DD5FD0"/>
    <w:rsid w:val="00DE34CF"/>
    <w:rsid w:val="00DE4503"/>
    <w:rsid w:val="00DE50EC"/>
    <w:rsid w:val="00E02FAF"/>
    <w:rsid w:val="00E04CBA"/>
    <w:rsid w:val="00E13F3D"/>
    <w:rsid w:val="00E2058C"/>
    <w:rsid w:val="00E32F7C"/>
    <w:rsid w:val="00E34898"/>
    <w:rsid w:val="00E90DCE"/>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20A4"/>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uiPriority w:val="99"/>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 w:type="character" w:customStyle="1" w:styleId="Heading3Char1">
    <w:name w:val="Heading 3 Char1"/>
    <w:rsid w:val="00A87FC1"/>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5740</Words>
  <Characters>32719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2025-11-25T17:31:00Z</dcterms:created>
  <dcterms:modified xsi:type="dcterms:W3CDTF">2025-11-25T17:39:00Z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